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2D753" w14:textId="77777777" w:rsidR="00404549" w:rsidRDefault="00220D98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94179C1" wp14:editId="00FD3B79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533649" y="254000"/>
                              <a:ext cx="2660583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3EEC3FC" w14:textId="77777777" w:rsidR="00220D98" w:rsidRPr="00220D98" w:rsidRDefault="0002061A" w:rsidP="00220D98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الاختبار القبلي والبعدي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1727180" y="2371724"/>
                            <a:ext cx="7061209" cy="1863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D11E77" w14:textId="074B4E03" w:rsidR="00220D98" w:rsidRPr="002771A2" w:rsidRDefault="003339D7" w:rsidP="00220D98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3339D7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تحليل البيانات باستخدام الذكاء الاصطناعي المستوى الأساسي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4179C1" id="Group 975" o:spid="_x0000_s1026" style="position:absolute;left:0;text-align:left;margin-left:-187.5pt;margin-top:-45.5pt;width:797.75pt;height:511.2pt;z-index:25166438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5336;top:2540;width:26606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33EEC3FC" w14:textId="77777777" w:rsidR="00220D98" w:rsidRPr="00220D98" w:rsidRDefault="0002061A" w:rsidP="00220D98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الاختبار القبلي والبعدي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17271;top:23717;width:70612;height:186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04D11E77" w14:textId="074B4E03" w:rsidR="00220D98" w:rsidRPr="002771A2" w:rsidRDefault="003339D7" w:rsidP="00220D98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3339D7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تحليل البيانات باستخدام الذكاء الاصطناعي المستوى الأساسي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473B6BBC" w14:textId="77777777" w:rsidR="00F53D08" w:rsidRPr="00F53D08" w:rsidRDefault="00F53D08" w:rsidP="00F53D08">
      <w:pPr>
        <w:rPr>
          <w:rtl/>
        </w:rPr>
      </w:pPr>
    </w:p>
    <w:p w14:paraId="4DA0EA4E" w14:textId="77777777" w:rsidR="00F53D08" w:rsidRPr="00F53D08" w:rsidRDefault="00F53D08" w:rsidP="00F53D08">
      <w:pPr>
        <w:rPr>
          <w:rtl/>
        </w:rPr>
      </w:pPr>
    </w:p>
    <w:p w14:paraId="31499877" w14:textId="77777777" w:rsidR="00F53D08" w:rsidRPr="00F53D08" w:rsidRDefault="00F53D08" w:rsidP="00F53D08">
      <w:pPr>
        <w:rPr>
          <w:rtl/>
        </w:rPr>
      </w:pPr>
    </w:p>
    <w:p w14:paraId="6F6AD6CF" w14:textId="77777777" w:rsidR="00F53D08" w:rsidRPr="00F53D08" w:rsidRDefault="00F53D08" w:rsidP="00F53D08">
      <w:pPr>
        <w:rPr>
          <w:rtl/>
        </w:rPr>
      </w:pPr>
    </w:p>
    <w:p w14:paraId="70BFAB46" w14:textId="77777777" w:rsidR="00F53D08" w:rsidRPr="00F53D08" w:rsidRDefault="00F53D08" w:rsidP="00F53D08">
      <w:pPr>
        <w:rPr>
          <w:rtl/>
        </w:rPr>
      </w:pPr>
    </w:p>
    <w:p w14:paraId="041A81D0" w14:textId="77777777" w:rsidR="00F53D08" w:rsidRPr="00F53D08" w:rsidRDefault="00F53D08" w:rsidP="00F53D08">
      <w:pPr>
        <w:rPr>
          <w:rtl/>
        </w:rPr>
      </w:pPr>
    </w:p>
    <w:p w14:paraId="07F2B2E7" w14:textId="77777777" w:rsidR="00F53D08" w:rsidRPr="00F53D08" w:rsidRDefault="00F53D08" w:rsidP="00F53D08">
      <w:pPr>
        <w:rPr>
          <w:rtl/>
        </w:rPr>
      </w:pPr>
    </w:p>
    <w:p w14:paraId="04C5ED16" w14:textId="77777777" w:rsidR="00F53D08" w:rsidRPr="00F53D08" w:rsidRDefault="00F53D08" w:rsidP="00A657A0">
      <w:pPr>
        <w:tabs>
          <w:tab w:val="left" w:pos="3171"/>
        </w:tabs>
        <w:rPr>
          <w:rtl/>
        </w:rPr>
      </w:pPr>
    </w:p>
    <w:p w14:paraId="38251C11" w14:textId="77777777" w:rsidR="00F53D08" w:rsidRPr="00F53D08" w:rsidRDefault="00F53D08" w:rsidP="00F53D08">
      <w:pPr>
        <w:rPr>
          <w:rtl/>
        </w:rPr>
      </w:pPr>
    </w:p>
    <w:p w14:paraId="02B27F10" w14:textId="2F3690EC" w:rsidR="00786344" w:rsidRDefault="003339D7" w:rsidP="00786344">
      <w:pPr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5B627E5B" wp14:editId="27E842E4">
            <wp:simplePos x="0" y="0"/>
            <wp:positionH relativeFrom="margin">
              <wp:posOffset>-1064260</wp:posOffset>
            </wp:positionH>
            <wp:positionV relativeFrom="paragraph">
              <wp:posOffset>2340610</wp:posOffset>
            </wp:positionV>
            <wp:extent cx="8021765" cy="4337050"/>
            <wp:effectExtent l="0" t="0" r="0" b="635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1765" cy="433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631">
        <w:rPr>
          <w:rtl/>
        </w:rPr>
        <w:br w:type="page"/>
      </w:r>
    </w:p>
    <w:p w14:paraId="14C135D9" w14:textId="77777777" w:rsidR="00E34879" w:rsidRDefault="00220D98" w:rsidP="00220D9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3AD53CCB" wp14:editId="218A02AD">
                <wp:extent cx="5633504" cy="593062"/>
                <wp:effectExtent l="0" t="0" r="5715" b="0"/>
                <wp:docPr id="2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F3B9DA" w14:textId="77777777" w:rsidR="00220D98" w:rsidRDefault="00220D98" w:rsidP="00220D9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القبلي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AD53CCB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Bh41zuoCAAC/CQAADgAA&#10;AAAAAAAAAAAAAAAuAgAAZHJzL2Uyb0RvYy54bWxQSwECLQAUAAYACAAAACEATRNt9d0AAAAEAQAA&#10;DwAAAAAAAAAAAAAAAABEBQAAZHJzL2Rvd25yZXYueG1sUEsFBgAAAAAEAAQA8wAAAE4GAAAAAA==&#10;">
                <v:rect id="Rectangle 2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" fillcolor="#f2f2f2 [3052]" stroked="f" strokeweight="1pt"/>
                <v:rect id="Rectangle 25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0BF3B9DA" w14:textId="77777777" w:rsidR="00220D98" w:rsidRDefault="00220D98" w:rsidP="00220D9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التقويم القبلي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33B7FAE" w14:textId="77777777" w:rsidR="00E34879" w:rsidRPr="00362A38" w:rsidRDefault="00E34879" w:rsidP="00E34879">
      <w:pPr>
        <w:jc w:val="center"/>
        <w:rPr>
          <w:rFonts w:ascii="Adobe Arabic" w:eastAsia="Calibri" w:hAnsi="Adobe Arabic" w:cs="Adobe Arabic"/>
          <w:color w:val="C00000"/>
          <w:sz w:val="14"/>
          <w:szCs w:val="14"/>
          <w:rtl/>
        </w:rPr>
      </w:pPr>
    </w:p>
    <w:p w14:paraId="2C9E0962" w14:textId="21F4CABB" w:rsidR="00786344" w:rsidRDefault="00362A38" w:rsidP="00E34879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9" w:history="1">
        <w:r w:rsidR="00E34879" w:rsidRPr="00362A38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786344" w:rsidRPr="00362A3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786344" w:rsidRPr="00362A38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786344" w:rsidRPr="00362A3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3"/>
        <w:gridCol w:w="1056"/>
        <w:gridCol w:w="1054"/>
        <w:gridCol w:w="724"/>
        <w:gridCol w:w="5540"/>
      </w:tblGrid>
      <w:tr w:rsidR="00786344" w14:paraId="4B1DC5A9" w14:textId="77777777" w:rsidTr="004968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5DABFE8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69572E6" wp14:editId="6E65C967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A8F9BD2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400EFCF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2FCD1CE" w14:textId="77777777"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1EC6B2E" wp14:editId="75D899CD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DEB4393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09C48C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9C5FA3D" w14:textId="47495C58" w:rsidR="00786344" w:rsidRPr="00B71975" w:rsidRDefault="00496840" w:rsidP="00C91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496840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يُعد الذكاء الاصطناعي فرعاً من فروع علوم الحاسب يهدف إلى تطوير أنظمة قادرة على محاكاة الذكاء البشري</w:t>
            </w:r>
            <w:r w:rsidR="00E34879"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718CC2EE" w14:textId="77777777" w:rsidTr="00496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5034B385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191425D" wp14:editId="0CABAB0D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136C78D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  <w:hideMark/>
          </w:tcPr>
          <w:p w14:paraId="10D7C7F7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  <w:hideMark/>
          </w:tcPr>
          <w:p w14:paraId="411F0F9E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0CDCD38" wp14:editId="6246995C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FFA0C54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FA705C6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  <w:hideMark/>
          </w:tcPr>
          <w:p w14:paraId="259573EB" w14:textId="20C0F5B5" w:rsidR="00786344" w:rsidRPr="00B71975" w:rsidRDefault="00496840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</w:rPr>
              <w:t>التعلم غير الموجه يتطلب وجود بيانات مُصنفة مسبقاً لتدريب النموذج</w:t>
            </w:r>
            <w:r w:rsidR="00786344"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786344" w14:paraId="1243C48B" w14:textId="77777777" w:rsidTr="0049684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401F0605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9764B38" wp14:editId="5A30734A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7240135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  <w:hideMark/>
          </w:tcPr>
          <w:p w14:paraId="0136B47A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  <w:hideMark/>
          </w:tcPr>
          <w:p w14:paraId="2AB66AD0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FC3D6D2" wp14:editId="6714F035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F486978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32C73C6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  <w:hideMark/>
          </w:tcPr>
          <w:p w14:paraId="4B623979" w14:textId="1C457287" w:rsidR="00786344" w:rsidRPr="00B71975" w:rsidRDefault="00496840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</w:rPr>
              <w:t xml:space="preserve">مكتبة </w:t>
            </w:r>
            <w:r w:rsidRPr="00496840">
              <w:rPr>
                <w:rFonts w:ascii="Sakkal Majalla" w:hAnsi="Sakkal Majalla"/>
                <w:sz w:val="40"/>
                <w:szCs w:val="40"/>
              </w:rPr>
              <w:t>Pandas</w:t>
            </w:r>
            <w:r w:rsidRPr="00496840">
              <w:rPr>
                <w:rFonts w:ascii="Sakkal Majalla" w:hAnsi="Sakkal Majalla"/>
                <w:sz w:val="40"/>
                <w:szCs w:val="40"/>
                <w:rtl/>
              </w:rPr>
              <w:t xml:space="preserve"> في </w:t>
            </w:r>
            <w:r w:rsidRPr="00496840">
              <w:rPr>
                <w:rFonts w:ascii="Sakkal Majalla" w:hAnsi="Sakkal Majalla"/>
                <w:sz w:val="40"/>
                <w:szCs w:val="40"/>
              </w:rPr>
              <w:t>Python</w:t>
            </w:r>
            <w:r w:rsidRPr="00496840">
              <w:rPr>
                <w:rFonts w:ascii="Sakkal Majalla" w:hAnsi="Sakkal Majalla"/>
                <w:sz w:val="40"/>
                <w:szCs w:val="40"/>
                <w:rtl/>
              </w:rPr>
              <w:t xml:space="preserve"> تُستخدم بشكل أساسي لمعالجة وتحليل البيانات الجدولية</w:t>
            </w:r>
            <w:r w:rsidR="00045076"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321FF652" w14:textId="77777777" w:rsidTr="00496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4CD7C1BE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9500AC1" wp14:editId="7EB95E5C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59C6C0B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  <w:hideMark/>
          </w:tcPr>
          <w:p w14:paraId="0C30672D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  <w:hideMark/>
          </w:tcPr>
          <w:p w14:paraId="37F2D1F6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865DDDE" wp14:editId="66FD5D98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8BD31D4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96D8F13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  <w:hideMark/>
          </w:tcPr>
          <w:p w14:paraId="7B16BB64" w14:textId="0B19745B" w:rsidR="00786344" w:rsidRPr="00B71975" w:rsidRDefault="00496840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</w:rPr>
              <w:t>عملية التطبيع (</w:t>
            </w:r>
            <w:r w:rsidRPr="00496840">
              <w:rPr>
                <w:rFonts w:ascii="Sakkal Majalla" w:hAnsi="Sakkal Majalla"/>
                <w:sz w:val="40"/>
                <w:szCs w:val="40"/>
              </w:rPr>
              <w:t>Normalization</w:t>
            </w:r>
            <w:r w:rsidRPr="00496840">
              <w:rPr>
                <w:rFonts w:ascii="Sakkal Majalla" w:hAnsi="Sakkal Majalla"/>
                <w:sz w:val="40"/>
                <w:szCs w:val="40"/>
                <w:rtl/>
              </w:rPr>
              <w:t>) تهدف إلى جعل جميع القيم في مجموعة البيانات متساوية</w:t>
            </w:r>
            <w:r w:rsid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4209E1AD" w14:textId="77777777" w:rsidTr="0049684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0F397F89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0FC8928" wp14:editId="13267D74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631C84D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  <w:hideMark/>
          </w:tcPr>
          <w:p w14:paraId="2BDE52C8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  <w:hideMark/>
          </w:tcPr>
          <w:p w14:paraId="0B1A9C59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6A78E47" wp14:editId="250A0A0B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7509568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6ECC612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  <w:hideMark/>
          </w:tcPr>
          <w:p w14:paraId="14775BCF" w14:textId="22F9147C" w:rsidR="00786344" w:rsidRPr="00B71975" w:rsidRDefault="00496840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خوارزمية </w:t>
            </w:r>
            <w:r w:rsidRPr="00496840">
              <w:rPr>
                <w:rFonts w:ascii="Sakkal Majalla" w:hAnsi="Sakkal Majalla"/>
                <w:sz w:val="40"/>
                <w:szCs w:val="40"/>
                <w:lang w:bidi="ar-SY"/>
              </w:rPr>
              <w:t>K-means</w:t>
            </w: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تُستخدم في مهام التصنيف الموجه</w:t>
            </w:r>
            <w:r w:rsidR="00045076"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7F0B4D8D" w14:textId="77777777" w:rsidTr="00496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10237CA6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D301015" wp14:editId="07E59F11">
                      <wp:extent cx="295275" cy="295275"/>
                      <wp:effectExtent l="9525" t="9525" r="9525" b="9525"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FEAE9CB" id="Rectangle: Rounded Corners 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  <w:hideMark/>
          </w:tcPr>
          <w:p w14:paraId="3C7194C4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  <w:hideMark/>
          </w:tcPr>
          <w:p w14:paraId="6C650056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F1413D0" wp14:editId="1048D4BA">
                      <wp:extent cx="295275" cy="295275"/>
                      <wp:effectExtent l="9525" t="9525" r="9525" b="9525"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BCD993E" id="Rectangle: Rounded Corners 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9CADAF9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  <w:hideMark/>
          </w:tcPr>
          <w:p w14:paraId="763F8CD9" w14:textId="216B12B3" w:rsidR="00786344" w:rsidRPr="00B71975" w:rsidRDefault="00496840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مقياس </w:t>
            </w:r>
            <w:r w:rsidRPr="00496840">
              <w:rPr>
                <w:rFonts w:ascii="Sakkal Majalla" w:hAnsi="Sakkal Majalla"/>
                <w:sz w:val="40"/>
                <w:szCs w:val="40"/>
                <w:lang w:bidi="ar-SY"/>
              </w:rPr>
              <w:t>Accuracy</w:t>
            </w: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(الدقة) كافٍ دائماً لتقييم أداء نماذج التصنيف في جميع الحالات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39B41472" w14:textId="77777777" w:rsidTr="0049684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6FAB09A3" w14:textId="77777777" w:rsidR="00786344" w:rsidRPr="00220D98" w:rsidRDefault="00786344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515A5F5" wp14:editId="3A8C7F4C">
                      <wp:extent cx="295275" cy="295275"/>
                      <wp:effectExtent l="9525" t="9525" r="9525" b="9525"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B60774C" id="Rectangle: Rounded Corners 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</w:tcPr>
          <w:p w14:paraId="0F9DB651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</w:tcPr>
          <w:p w14:paraId="3067FDE5" w14:textId="77777777"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AFC518A" wp14:editId="7CD0E72F">
                      <wp:extent cx="295275" cy="295275"/>
                      <wp:effectExtent l="9525" t="9525" r="9525" b="9525"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14CEE70" id="Rectangle: Rounded Corners 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0840413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</w:tcPr>
          <w:p w14:paraId="039D0421" w14:textId="316DEC32" w:rsidR="00786344" w:rsidRPr="002D5FBB" w:rsidRDefault="00496840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تقنية </w:t>
            </w:r>
            <w:r w:rsidRPr="00496840">
              <w:rPr>
                <w:rFonts w:ascii="Sakkal Majalla" w:hAnsi="Sakkal Majalla"/>
                <w:sz w:val="40"/>
                <w:szCs w:val="40"/>
                <w:lang w:bidi="ar-SY"/>
              </w:rPr>
              <w:t>Cross-Validation</w:t>
            </w: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تساعد في تقليل مشكلة فرط التدريب (</w:t>
            </w:r>
            <w:r w:rsidRPr="00496840">
              <w:rPr>
                <w:rFonts w:ascii="Sakkal Majalla" w:hAnsi="Sakkal Majalla"/>
                <w:sz w:val="40"/>
                <w:szCs w:val="40"/>
                <w:lang w:bidi="ar-SY"/>
              </w:rPr>
              <w:t>Overfitting</w:t>
            </w: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7B7EEA84" w14:textId="77777777" w:rsidTr="00496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4C812491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541DDEC" wp14:editId="7AEB9DA4">
                      <wp:extent cx="295275" cy="295275"/>
                      <wp:effectExtent l="9525" t="9525" r="9525" b="9525"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EC75D8B" id="Rectangle: Rounded Corners 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</w:tcPr>
          <w:p w14:paraId="1164AFA3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</w:tcPr>
          <w:p w14:paraId="5EB2B556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C0BA6F9" wp14:editId="261164D1">
                      <wp:extent cx="295275" cy="295275"/>
                      <wp:effectExtent l="9525" t="9525" r="9525" b="9525"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AD62080" id="Rectangle: Rounded Corners 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8E39C22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</w:tcPr>
          <w:p w14:paraId="1EE96972" w14:textId="648168DE" w:rsidR="0049367F" w:rsidRPr="0049367F" w:rsidRDefault="00496840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الشبكات العصبية الاصطناعية مستوحاة من طريقة عمل الدماغ البشري</w:t>
            </w:r>
            <w:r w:rsidR="0049367F"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07F093EF" w14:textId="77777777" w:rsidTr="0049684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4EF7BB52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04556EE9" wp14:editId="5C8C90F9">
                      <wp:extent cx="295275" cy="295275"/>
                      <wp:effectExtent l="9525" t="9525" r="9525" b="9525"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1926FB0" id="Rectangle: Rounded Corners 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</w:tcPr>
          <w:p w14:paraId="10DA0BE3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</w:tcPr>
          <w:p w14:paraId="1806C7CD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7A2805E" wp14:editId="50235CCE">
                      <wp:extent cx="295275" cy="295275"/>
                      <wp:effectExtent l="9525" t="9525" r="9525" b="9525"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0177088" id="Rectangle: Rounded Corners 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72BD020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</w:tcPr>
          <w:p w14:paraId="46DC2E7F" w14:textId="26231D1B" w:rsidR="0049367F" w:rsidRPr="0049367F" w:rsidRDefault="00496840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استخدام نموذج الانحدار الخطي للتنبؤ بالقيم الفئوية (</w:t>
            </w:r>
            <w:r w:rsidRPr="00496840">
              <w:rPr>
                <w:rFonts w:ascii="Sakkal Majalla" w:hAnsi="Sakkal Majalla"/>
                <w:sz w:val="40"/>
                <w:szCs w:val="40"/>
                <w:lang w:bidi="ar-SY"/>
              </w:rPr>
              <w:t>Categorical</w:t>
            </w: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</w:t>
            </w:r>
            <w:r w:rsid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244E7752" w14:textId="77777777" w:rsidTr="004968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3367EA7A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7AC2FB0" wp14:editId="23AE5F83">
                      <wp:extent cx="295275" cy="295275"/>
                      <wp:effectExtent l="9525" t="9525" r="9525" b="9525"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C869008" id="Rectangle: Rounded Corners 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</w:tcPr>
          <w:p w14:paraId="349B1C11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</w:tcPr>
          <w:p w14:paraId="3D909889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392DFB5" wp14:editId="649D08A8">
                      <wp:extent cx="295275" cy="295275"/>
                      <wp:effectExtent l="9525" t="9525" r="9525" b="9525"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ECD8621" id="Rectangle: Rounded Corners 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F3889DF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</w:tcPr>
          <w:p w14:paraId="670E2280" w14:textId="4EE601F0" w:rsidR="0049367F" w:rsidRPr="0049367F" w:rsidRDefault="00496840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6840">
              <w:rPr>
                <w:rFonts w:ascii="Sakkal Majalla" w:hAnsi="Sakkal Majalla"/>
                <w:sz w:val="40"/>
                <w:szCs w:val="40"/>
                <w:lang w:bidi="ar-SY"/>
              </w:rPr>
              <w:t>Feature Engineering</w:t>
            </w: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هي عملية إنشاء ميزات جديدة من البيانات الموجودة لتحسين أداء النموذج.</w:t>
            </w:r>
          </w:p>
        </w:tc>
      </w:tr>
    </w:tbl>
    <w:p w14:paraId="3301BA74" w14:textId="77777777" w:rsidR="0049367F" w:rsidRDefault="0049367F" w:rsidP="0049367F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645AC5D0" w14:textId="77777777" w:rsidR="0049367F" w:rsidRDefault="0049367F" w:rsidP="0049367F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096395F5" w14:textId="50FA7BAC" w:rsidR="00786344" w:rsidRPr="00E34879" w:rsidRDefault="00362A38" w:rsidP="00E34879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0" w:history="1">
        <w:r w:rsidR="00E34879" w:rsidRPr="00362A38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786344" w:rsidRPr="00362A3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786344" w14:paraId="5F423366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4C7C7FDE" w14:textId="7AA3D9D6" w:rsidR="00786344" w:rsidRPr="00220D98" w:rsidRDefault="00581339" w:rsidP="00C91B5F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الخيارات التالية يُعتبر مثالاً على التعلم الموجه (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Supervised Learning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)؟</w:t>
            </w:r>
          </w:p>
        </w:tc>
      </w:tr>
      <w:tr w:rsidR="00786344" w14:paraId="4AA73F51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9BAC266" w14:textId="027B3F49" w:rsidR="00786344" w:rsidRPr="003F7E5B" w:rsidRDefault="00B06C38" w:rsidP="00C91B5F">
            <w:pPr>
              <w:jc w:val="center"/>
              <w:rPr>
                <w:rFonts w:ascii="Sakkal Majalla" w:hAnsi="Sakkal Majalla"/>
                <w:sz w:val="34"/>
              </w:rPr>
            </w:pPr>
            <w:r w:rsidRPr="00B06C38">
              <w:rPr>
                <w:rFonts w:ascii="Sakkal Majalla" w:hAnsi="Sakkal Majalla"/>
                <w:sz w:val="34"/>
                <w:rtl/>
              </w:rPr>
              <w:t>تجميع العملاء بناءً على سلوكهم الشرائي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CC07D92" w14:textId="121C8A06" w:rsidR="00786344" w:rsidRPr="003F7E5B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التنبؤ بأسعار المنازل بناءً على خصائصها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F9E44EB" w14:textId="304B092F" w:rsidR="00786344" w:rsidRPr="00E34879" w:rsidRDefault="00B06C38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اكتشاف الأنماط غير المعروفة في البيانات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5C6E760" w14:textId="2EDD08E7" w:rsidR="00786344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تقليل عدد الأبعاد في مجموعة البيانات</w:t>
            </w:r>
          </w:p>
        </w:tc>
      </w:tr>
      <w:tr w:rsidR="00786344" w14:paraId="4092221E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D34E06B" w14:textId="4C1FD672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هي المكتبة الأساسية في 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Python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المستخدمة للعمليات الرياضية على المصفوفات؟</w:t>
            </w:r>
          </w:p>
        </w:tc>
      </w:tr>
      <w:tr w:rsidR="00786344" w14:paraId="15B48F12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133AA0C" w14:textId="3FB5CFC2" w:rsidR="00786344" w:rsidRPr="003F7E5B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Pandas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60F5D55" w14:textId="4D63799C" w:rsidR="00786344" w:rsidRPr="003F7E5B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Matplotlib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67C70F4" w14:textId="4690ACFC" w:rsidR="00786344" w:rsidRDefault="00B06C38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NumPy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F0609D9" w14:textId="4B32E54D" w:rsidR="00786344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Scikit-learn</w:t>
            </w:r>
          </w:p>
        </w:tc>
      </w:tr>
      <w:tr w:rsidR="00786344" w14:paraId="412F4AFD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4AE152B8" w14:textId="3E5C577B" w:rsidR="00786344" w:rsidRPr="00220D98" w:rsidRDefault="00581339" w:rsidP="00C91B5F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الخطوة الأولى في عملية تحليل البيانات؟</w:t>
            </w:r>
          </w:p>
        </w:tc>
      </w:tr>
      <w:tr w:rsidR="00786344" w14:paraId="206CECAA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E5CA633" w14:textId="482641F4" w:rsidR="00786344" w:rsidRPr="003F7E5B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بناء النموذج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360C7A5" w14:textId="7BA56DE1" w:rsidR="00786344" w:rsidRPr="003F7E5B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فهم المشكلة وجمع البيانات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2D7EBF8" w14:textId="483DA58C" w:rsidR="00786344" w:rsidRDefault="00B06C38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تقييم النموذج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0845990" w14:textId="6DB502B6" w:rsidR="00786344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تصور النتائج</w:t>
            </w:r>
          </w:p>
        </w:tc>
      </w:tr>
      <w:tr w:rsidR="00786344" w14:paraId="18CA98CC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DBFF946" w14:textId="6E600751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المقاييس التالية يُستخدم لتقييم نماذج الانحدار؟</w:t>
            </w:r>
          </w:p>
        </w:tc>
      </w:tr>
      <w:tr w:rsidR="00786344" w14:paraId="50963029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F547D96" w14:textId="6643021F" w:rsidR="00786344" w:rsidRPr="003F7E5B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Accuracy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762B52A" w14:textId="09900115" w:rsidR="00786344" w:rsidRPr="003F7E5B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Precision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0CCE5A7" w14:textId="55A127CF" w:rsidR="00786344" w:rsidRPr="00A33EA3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Mean Squared Error (MSE)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F92DF87" w14:textId="119B300E" w:rsidR="00786344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F1-Score</w:t>
            </w:r>
          </w:p>
        </w:tc>
      </w:tr>
      <w:tr w:rsidR="00786344" w14:paraId="39C2F81C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CC26C56" w14:textId="1F672528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الوظيفة الأساسية لطبقة الإخراج (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Output Layer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) في الشبكة العصبية؟</w:t>
            </w:r>
          </w:p>
        </w:tc>
      </w:tr>
      <w:tr w:rsidR="00786344" w14:paraId="79DC93A9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7B50DFC" w14:textId="29811072" w:rsidR="00786344" w:rsidRPr="003F7E5B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استقبال البيانات المُدخلة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7E63EC9" w14:textId="388CCF10" w:rsidR="00786344" w:rsidRPr="003F7E5B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معالجة البيانات وتحويلها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7036E5F" w14:textId="7F0836A0" w:rsidR="00786344" w:rsidRPr="00A33EA3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إنتاج التنبؤ النهائي للنموذج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9AE2C0D" w14:textId="2FAC9BB7" w:rsidR="00786344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تخزين أوزان الشبكة</w:t>
            </w:r>
          </w:p>
        </w:tc>
      </w:tr>
      <w:tr w:rsidR="00786344" w14:paraId="59804F20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E19A94A" w14:textId="3A831BC6"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في خوارزمية 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K-Nearest Neighbors (KNN)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، ماذا يمثل الحرف 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K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؟</w:t>
            </w:r>
          </w:p>
        </w:tc>
      </w:tr>
      <w:tr w:rsidR="00786344" w14:paraId="51B62D82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A687743" w14:textId="4BFF16BF" w:rsidR="00786344" w:rsidRPr="003F7E5B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عدد الطبقات في النموذج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4B409C1" w14:textId="3E78EA7F" w:rsidR="00786344" w:rsidRPr="003F7E5B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عدد الميزات في البيانات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9E6DE60" w14:textId="38E9EC1E" w:rsidR="00786344" w:rsidRPr="00A33EA3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عدد أقرب الجيران المستخدمة في التصنيف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8EDB142" w14:textId="6E9A7237" w:rsidR="00786344" w:rsidRPr="00A33EA3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معدل التعلم للنموذج</w:t>
            </w:r>
          </w:p>
        </w:tc>
      </w:tr>
      <w:tr w:rsidR="00786344" w14:paraId="7C0D9B16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4FCA9DE" w14:textId="28414BD3"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المشكلة التي تحدث عندما يتعلم النموذج التفاصيل والضوضاء في بيانات التدريب بشكل مفرط؟</w:t>
            </w:r>
          </w:p>
        </w:tc>
      </w:tr>
      <w:tr w:rsidR="00786344" w14:paraId="57851F75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1039B58" w14:textId="3065E74E" w:rsidR="00786344" w:rsidRPr="003F7E5B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Underfitting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26B5EA6" w14:textId="78AAC5B9" w:rsidR="00786344" w:rsidRPr="003F7E5B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Overfitting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C1B04C9" w14:textId="1E876D8C" w:rsidR="00786344" w:rsidRPr="009C13B5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Bias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3935DDF" w14:textId="0144AD53" w:rsidR="00786344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Variance</w:t>
            </w:r>
          </w:p>
        </w:tc>
      </w:tr>
      <w:tr w:rsidR="00DC7EB7" w14:paraId="1ACF9359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914B77A" w14:textId="53AB7D01" w:rsidR="00DC7EB7" w:rsidRPr="00220D98" w:rsidRDefault="00DC7EB7" w:rsidP="00DC7EB7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الخوارزميات التالية تُصنف كخوارزمية تعلم غير موجه؟</w:t>
            </w:r>
          </w:p>
        </w:tc>
      </w:tr>
      <w:tr w:rsidR="00DC7EB7" w14:paraId="55845338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8547083" w14:textId="4A2DD1F3" w:rsidR="00DC7EB7" w:rsidRPr="003F7E5B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الانحدار اللوجستي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A6D0763" w14:textId="4670AA16" w:rsidR="00DC7EB7" w:rsidRPr="00B06C38" w:rsidRDefault="00B06C38" w:rsidP="00E3487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أشجار القرار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3C14AD6" w14:textId="2C989C84" w:rsidR="00DC7EB7" w:rsidRPr="00B06C38" w:rsidRDefault="00B06C38" w:rsidP="00E3487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K-means Clustering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960E6D5" w14:textId="1979E65D" w:rsidR="00DC7EB7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الشبكات العصبية الالتفافية</w:t>
            </w:r>
          </w:p>
        </w:tc>
      </w:tr>
      <w:tr w:rsidR="00DC7EB7" w14:paraId="5AF23BD7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0795D04" w14:textId="722ACD8A" w:rsidR="00DC7EB7" w:rsidRPr="00220D98" w:rsidRDefault="00DC7EB7" w:rsidP="00B06C38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9-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الهدف من عملية تقسيم البيانات إلى مجموعة تدريب ومجموعة اختبار؟</w:t>
            </w:r>
          </w:p>
        </w:tc>
      </w:tr>
      <w:tr w:rsidR="00DC7EB7" w14:paraId="477F08D1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9EE9BB2" w14:textId="439B22B0" w:rsidR="00DC7EB7" w:rsidRPr="003F7E5B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زيادة حجم البيانات المتاحة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1D7C76A" w14:textId="6BD03AB5" w:rsidR="00DC7EB7" w:rsidRPr="003F7E5B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تقليل وقت التدريب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E0A1FD8" w14:textId="58AA15B5" w:rsidR="00DC7EB7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تقييم قدرة النموذج على التعميم على بيانات جديدة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574A8DD" w14:textId="1BF02536" w:rsidR="00DC7EB7" w:rsidRDefault="00B06C38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تحسين دقة التدريب فقط</w:t>
            </w:r>
          </w:p>
        </w:tc>
      </w:tr>
      <w:tr w:rsidR="00DC7EB7" w14:paraId="6B6B4150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F820E4B" w14:textId="3B4DC8B4" w:rsidR="00DC7EB7" w:rsidRPr="00220D98" w:rsidRDefault="00DC7EB7" w:rsidP="00DC7EB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06C38"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الخوارزمية المناسبة لبناء نموذج تصنيف يتعامل مع البيانات غير الخطية بكفاءة عالية؟</w:t>
            </w:r>
          </w:p>
        </w:tc>
      </w:tr>
      <w:tr w:rsidR="00DC7EB7" w14:paraId="256C92AF" w14:textId="77777777" w:rsidTr="00220D9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CB593D3" w14:textId="2666257B" w:rsidR="00DC7EB7" w:rsidRPr="003F7E5B" w:rsidRDefault="00B06C38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06C38">
              <w:rPr>
                <w:rFonts w:ascii="Sakkal Majalla" w:hAnsi="Sakkal Majalla"/>
                <w:sz w:val="34"/>
                <w:rtl/>
              </w:rPr>
              <w:t>الانحدار الخطي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CF4BF93" w14:textId="1CB100BA" w:rsidR="00DC7EB7" w:rsidRPr="003F7E5B" w:rsidRDefault="00B06C38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06C38">
              <w:rPr>
                <w:rFonts w:ascii="Sakkal Majalla" w:hAnsi="Sakkal Majalla"/>
                <w:sz w:val="34"/>
                <w:rtl/>
              </w:rPr>
              <w:t>الانحدار اللوجستي البسيط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4662D8A" w14:textId="69B50AB2" w:rsidR="00DC7EB7" w:rsidRPr="00DC7EB7" w:rsidRDefault="00B06C38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06C38">
              <w:rPr>
                <w:rFonts w:ascii="Sakkal Majalla" w:hAnsi="Sakkal Majalla"/>
                <w:sz w:val="34"/>
                <w:rtl/>
              </w:rPr>
              <w:t>الغابات العشوائية</w:t>
            </w:r>
            <w:r>
              <w:rPr>
                <w:rFonts w:ascii="Sakkal Majalla" w:hAnsi="Sakkal Majalla"/>
                <w:sz w:val="34"/>
                <w:rtl/>
              </w:rPr>
              <w:br/>
            </w:r>
            <w:r w:rsidRPr="00B06C38">
              <w:rPr>
                <w:rFonts w:ascii="Sakkal Majalla" w:hAnsi="Sakkal Majalla"/>
                <w:sz w:val="34"/>
              </w:rPr>
              <w:t>Random Forest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EEDD762" w14:textId="3E2481CA" w:rsidR="00DC7EB7" w:rsidRPr="00DC7EB7" w:rsidRDefault="00B06C38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06C38">
              <w:rPr>
                <w:rFonts w:ascii="Sakkal Majalla" w:hAnsi="Sakkal Majalla"/>
                <w:sz w:val="34"/>
              </w:rPr>
              <w:t>K-means</w:t>
            </w:r>
          </w:p>
        </w:tc>
      </w:tr>
    </w:tbl>
    <w:p w14:paraId="5144135F" w14:textId="77777777" w:rsidR="00464AA2" w:rsidRDefault="00464AA2" w:rsidP="00645631">
      <w:pPr>
        <w:bidi w:val="0"/>
        <w:spacing w:after="160" w:line="259" w:lineRule="auto"/>
        <w:jc w:val="left"/>
      </w:pPr>
    </w:p>
    <w:p w14:paraId="3BA80E83" w14:textId="242E9BB2" w:rsidR="00B06C38" w:rsidRDefault="00B06C38">
      <w:pPr>
        <w:bidi w:val="0"/>
        <w:spacing w:after="160" w:line="259" w:lineRule="auto"/>
        <w:jc w:val="left"/>
      </w:pPr>
      <w:r>
        <w:br w:type="page"/>
      </w:r>
    </w:p>
    <w:p w14:paraId="50AC5941" w14:textId="77777777" w:rsidR="00B06C38" w:rsidRDefault="00B06C38" w:rsidP="00B06C3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5047C80D" wp14:editId="6CD28B56">
                <wp:extent cx="5633504" cy="593062"/>
                <wp:effectExtent l="0" t="0" r="5715" b="0"/>
                <wp:docPr id="633419445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620497568" name="Rectangle 620497568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769484311" name="Rectangle 1769484311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377665659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0F152F" w14:textId="4969A3B3" w:rsidR="00B06C38" w:rsidRDefault="00B06C38" w:rsidP="00B06C3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البعدي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47C80D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7x5WSOoCAAB4CAAADgAA&#10;AAAAAAAAAAAAAAAuAgAAZHJzL2Uyb0RvYy54bWxQSwECLQAUAAYACAAAACEATRNt9d0AAAAEAQAA&#10;DwAAAAAAAAAAAAAAAABEBQAAZHJzL2Rvd25yZXYueG1sUEsFBgAAAAAEAAQA8wAAAE4GAAAAAA==&#10;">
                <v:rect id="Rectangle 620497568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" fillcolor="#f2f2f2" stroked="f" strokeweight="1pt"/>
                <v:rect id="Rectangle 1769484311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" filled="f" stroked="f">
                  <v:textbox>
                    <w:txbxContent>
                      <w:p w14:paraId="0F0F152F" w14:textId="4969A3B3" w:rsidR="00B06C38" w:rsidRDefault="00B06C38" w:rsidP="00B06C3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 xml:space="preserve">التقويم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البعدي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EE900C1" w14:textId="77777777" w:rsidR="00B06C38" w:rsidRDefault="00B06C38" w:rsidP="00B06C38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4BCEECC4" w14:textId="5EFB776F" w:rsidR="00B06C38" w:rsidRDefault="00362A38" w:rsidP="00B06C38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1" w:history="1">
        <w:r w:rsidR="00B06C38" w:rsidRPr="00362A38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B06C38" w:rsidRPr="00362A3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B06C38" w:rsidRPr="00362A38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B06C38" w:rsidRPr="00362A3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3"/>
        <w:gridCol w:w="1056"/>
        <w:gridCol w:w="1054"/>
        <w:gridCol w:w="724"/>
        <w:gridCol w:w="5540"/>
      </w:tblGrid>
      <w:tr w:rsidR="00B06C38" w14:paraId="3001AFFD" w14:textId="77777777" w:rsidTr="009933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C5DF065" w14:textId="77777777" w:rsidR="00B06C38" w:rsidRPr="00220D98" w:rsidRDefault="00B06C38" w:rsidP="009933FD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43862AB" wp14:editId="622E20D9">
                      <wp:extent cx="295275" cy="295275"/>
                      <wp:effectExtent l="9525" t="9525" r="9525" b="9525"/>
                      <wp:docPr id="748376656" name="Rectangle: Rounded Corners 7483766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F22E6CE" id="Rectangle: Rounded Corners 74837665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ADC40B0" w14:textId="77777777" w:rsidR="00B06C38" w:rsidRPr="00220D98" w:rsidRDefault="00B06C38" w:rsidP="009933FD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EAA6C4B" w14:textId="77777777" w:rsidR="00B06C38" w:rsidRPr="00045076" w:rsidRDefault="00B06C38" w:rsidP="009933FD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EAEFFCC" wp14:editId="3A97FC38">
                      <wp:extent cx="295275" cy="295275"/>
                      <wp:effectExtent l="9525" t="9525" r="9525" b="9525"/>
                      <wp:docPr id="877374628" name="Rectangle: Rounded Corners 8773746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B5AEDA2" id="Rectangle: Rounded Corners 87737462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B09303E" w14:textId="77777777" w:rsidR="00B06C38" w:rsidRPr="00220D98" w:rsidRDefault="00B06C38" w:rsidP="009933FD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A8CA0CC" w14:textId="77777777" w:rsidR="00B06C38" w:rsidRPr="00B71975" w:rsidRDefault="00B06C38" w:rsidP="009933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496840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يُعد الذكاء الاصطناعي فرعاً من فروع علوم الحاسب يهدف إلى تطوير أنظمة قادرة على محاكاة الذكاء البشري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06C38" w14:paraId="38EB2D45" w14:textId="77777777" w:rsidTr="009933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4BC95CBE" w14:textId="77777777" w:rsidR="00B06C38" w:rsidRPr="00220D98" w:rsidRDefault="00B06C38" w:rsidP="009933FD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3B3B247" wp14:editId="4FCB4800">
                      <wp:extent cx="295275" cy="295275"/>
                      <wp:effectExtent l="9525" t="9525" r="9525" b="9525"/>
                      <wp:docPr id="1104500170" name="Rectangle: Rounded Corners 1104500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9D943AE" id="Rectangle: Rounded Corners 110450017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  <w:hideMark/>
          </w:tcPr>
          <w:p w14:paraId="06F7CB14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  <w:hideMark/>
          </w:tcPr>
          <w:p w14:paraId="6B3680E0" w14:textId="77777777" w:rsidR="00B06C3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4960BBB" wp14:editId="4B4CD5B5">
                      <wp:extent cx="295275" cy="295275"/>
                      <wp:effectExtent l="9525" t="9525" r="9525" b="9525"/>
                      <wp:docPr id="1243855776" name="Rectangle: Rounded Corners 12438557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70CB24E" id="Rectangle: Rounded Corners 124385577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24FAFD93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  <w:hideMark/>
          </w:tcPr>
          <w:p w14:paraId="4BDEAEF8" w14:textId="77777777" w:rsidR="00B06C38" w:rsidRPr="00B71975" w:rsidRDefault="00B06C38" w:rsidP="009933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</w:rPr>
              <w:t>التعلم غير الموجه يتطلب وجود بيانات مُصنفة مسبقاً لتدريب النموذج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B06C38" w14:paraId="265BC64D" w14:textId="77777777" w:rsidTr="009933F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31348D5A" w14:textId="77777777" w:rsidR="00B06C38" w:rsidRPr="00220D98" w:rsidRDefault="00B06C38" w:rsidP="009933FD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DAF5340" wp14:editId="2A199791">
                      <wp:extent cx="295275" cy="295275"/>
                      <wp:effectExtent l="9525" t="9525" r="9525" b="9525"/>
                      <wp:docPr id="1694760640" name="Rectangle: Rounded Corners 16947606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EC9C947" id="Rectangle: Rounded Corners 16947606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  <w:hideMark/>
          </w:tcPr>
          <w:p w14:paraId="481F9501" w14:textId="77777777" w:rsidR="00B06C38" w:rsidRPr="00220D9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  <w:hideMark/>
          </w:tcPr>
          <w:p w14:paraId="7EA422FF" w14:textId="77777777" w:rsidR="00B06C3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2D85CEF" wp14:editId="31720CB3">
                      <wp:extent cx="295275" cy="295275"/>
                      <wp:effectExtent l="9525" t="9525" r="9525" b="9525"/>
                      <wp:docPr id="186480163" name="Rectangle: Rounded Corners 186480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CE0E795" id="Rectangle: Rounded Corners 18648016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9DF9675" w14:textId="77777777" w:rsidR="00B06C38" w:rsidRPr="00220D9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  <w:hideMark/>
          </w:tcPr>
          <w:p w14:paraId="119BF03B" w14:textId="77777777" w:rsidR="00B06C38" w:rsidRPr="00B71975" w:rsidRDefault="00B06C38" w:rsidP="009933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</w:rPr>
              <w:t xml:space="preserve">مكتبة </w:t>
            </w:r>
            <w:r w:rsidRPr="00496840">
              <w:rPr>
                <w:rFonts w:ascii="Sakkal Majalla" w:hAnsi="Sakkal Majalla"/>
                <w:sz w:val="40"/>
                <w:szCs w:val="40"/>
              </w:rPr>
              <w:t>Pandas</w:t>
            </w:r>
            <w:r w:rsidRPr="00496840">
              <w:rPr>
                <w:rFonts w:ascii="Sakkal Majalla" w:hAnsi="Sakkal Majalla"/>
                <w:sz w:val="40"/>
                <w:szCs w:val="40"/>
                <w:rtl/>
              </w:rPr>
              <w:t xml:space="preserve"> في </w:t>
            </w:r>
            <w:r w:rsidRPr="00496840">
              <w:rPr>
                <w:rFonts w:ascii="Sakkal Majalla" w:hAnsi="Sakkal Majalla"/>
                <w:sz w:val="40"/>
                <w:szCs w:val="40"/>
              </w:rPr>
              <w:t>Python</w:t>
            </w:r>
            <w:r w:rsidRPr="00496840">
              <w:rPr>
                <w:rFonts w:ascii="Sakkal Majalla" w:hAnsi="Sakkal Majalla"/>
                <w:sz w:val="40"/>
                <w:szCs w:val="40"/>
                <w:rtl/>
              </w:rPr>
              <w:t xml:space="preserve"> تُستخدم بشكل أساسي لمعالجة وتحليل البيانات الجدولية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B06C38" w14:paraId="4E04B0A0" w14:textId="77777777" w:rsidTr="009933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29D33AA9" w14:textId="77777777" w:rsidR="00B06C38" w:rsidRPr="00220D98" w:rsidRDefault="00B06C38" w:rsidP="009933FD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F5DFAA0" wp14:editId="5364D6E4">
                      <wp:extent cx="295275" cy="295275"/>
                      <wp:effectExtent l="9525" t="9525" r="9525" b="9525"/>
                      <wp:docPr id="1760733337" name="Rectangle: Rounded Corners 17607333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BDBBF50" id="Rectangle: Rounded Corners 17607333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  <w:hideMark/>
          </w:tcPr>
          <w:p w14:paraId="277E3233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  <w:hideMark/>
          </w:tcPr>
          <w:p w14:paraId="2F5888F9" w14:textId="77777777" w:rsidR="00B06C3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E94D1F3" wp14:editId="0E47516A">
                      <wp:extent cx="295275" cy="295275"/>
                      <wp:effectExtent l="9525" t="9525" r="9525" b="9525"/>
                      <wp:docPr id="1420274200" name="Rectangle: Rounded Corners 1420274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CD66A45" id="Rectangle: Rounded Corners 142027420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28B8601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  <w:hideMark/>
          </w:tcPr>
          <w:p w14:paraId="6DA0D47D" w14:textId="77777777" w:rsidR="00B06C38" w:rsidRPr="00B71975" w:rsidRDefault="00B06C38" w:rsidP="009933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</w:rPr>
              <w:t>عملية التطبيع (</w:t>
            </w:r>
            <w:r w:rsidRPr="00496840">
              <w:rPr>
                <w:rFonts w:ascii="Sakkal Majalla" w:hAnsi="Sakkal Majalla"/>
                <w:sz w:val="40"/>
                <w:szCs w:val="40"/>
              </w:rPr>
              <w:t>Normalization</w:t>
            </w:r>
            <w:r w:rsidRPr="00496840">
              <w:rPr>
                <w:rFonts w:ascii="Sakkal Majalla" w:hAnsi="Sakkal Majalla"/>
                <w:sz w:val="40"/>
                <w:szCs w:val="40"/>
                <w:rtl/>
              </w:rPr>
              <w:t>) تهدف إلى جعل جميع القيم في مجموعة البيانات متساوية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B06C38" w14:paraId="5D00DC7B" w14:textId="77777777" w:rsidTr="009933F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24F8D5A6" w14:textId="77777777" w:rsidR="00B06C38" w:rsidRPr="00220D98" w:rsidRDefault="00B06C38" w:rsidP="009933FD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10B05D4" wp14:editId="7EEB8A4D">
                      <wp:extent cx="295275" cy="295275"/>
                      <wp:effectExtent l="9525" t="9525" r="9525" b="9525"/>
                      <wp:docPr id="1198267241" name="Rectangle: Rounded Corners 1198267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9CCE949" id="Rectangle: Rounded Corners 119826724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  <w:hideMark/>
          </w:tcPr>
          <w:p w14:paraId="79290DE1" w14:textId="77777777" w:rsidR="00B06C38" w:rsidRPr="00220D9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  <w:hideMark/>
          </w:tcPr>
          <w:p w14:paraId="37066301" w14:textId="77777777" w:rsidR="00B06C3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D25A894" wp14:editId="18C1124E">
                      <wp:extent cx="295275" cy="295275"/>
                      <wp:effectExtent l="9525" t="9525" r="9525" b="9525"/>
                      <wp:docPr id="796246651" name="Rectangle: Rounded Corners 7962466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B7C1AA9" id="Rectangle: Rounded Corners 79624665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0B10F75B" w14:textId="77777777" w:rsidR="00B06C38" w:rsidRPr="00220D9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  <w:hideMark/>
          </w:tcPr>
          <w:p w14:paraId="24EE174E" w14:textId="77777777" w:rsidR="00B06C38" w:rsidRPr="00B71975" w:rsidRDefault="00B06C38" w:rsidP="009933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خوارزمية </w:t>
            </w:r>
            <w:r w:rsidRPr="00496840">
              <w:rPr>
                <w:rFonts w:ascii="Sakkal Majalla" w:hAnsi="Sakkal Majalla"/>
                <w:sz w:val="40"/>
                <w:szCs w:val="40"/>
                <w:lang w:bidi="ar-SY"/>
              </w:rPr>
              <w:t>K-means</w:t>
            </w: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تُستخدم في مهام التصنيف الموجه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06C38" w14:paraId="2217E7BA" w14:textId="77777777" w:rsidTr="009933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05175006" w14:textId="77777777" w:rsidR="00B06C38" w:rsidRPr="00220D98" w:rsidRDefault="00B06C38" w:rsidP="009933FD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1E7FA53" wp14:editId="7B7B20A2">
                      <wp:extent cx="295275" cy="295275"/>
                      <wp:effectExtent l="9525" t="9525" r="9525" b="9525"/>
                      <wp:docPr id="410753420" name="Rectangle: Rounded Corners 4107534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99E5F72" id="Rectangle: Rounded Corners 4107534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  <w:hideMark/>
          </w:tcPr>
          <w:p w14:paraId="6A65BAE3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  <w:hideMark/>
          </w:tcPr>
          <w:p w14:paraId="5BBF85F5" w14:textId="77777777" w:rsidR="00B06C3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D9FE8ED" wp14:editId="3AB7B286">
                      <wp:extent cx="295275" cy="295275"/>
                      <wp:effectExtent l="9525" t="9525" r="9525" b="9525"/>
                      <wp:docPr id="588313297" name="Rectangle: Rounded Corners 588313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60BDD6" id="Rectangle: Rounded Corners 58831329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D82ECA2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  <w:hideMark/>
          </w:tcPr>
          <w:p w14:paraId="02BCDA86" w14:textId="77777777" w:rsidR="00B06C38" w:rsidRPr="00B71975" w:rsidRDefault="00B06C38" w:rsidP="009933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مقياس </w:t>
            </w:r>
            <w:r w:rsidRPr="00496840">
              <w:rPr>
                <w:rFonts w:ascii="Sakkal Majalla" w:hAnsi="Sakkal Majalla"/>
                <w:sz w:val="40"/>
                <w:szCs w:val="40"/>
                <w:lang w:bidi="ar-SY"/>
              </w:rPr>
              <w:t>Accuracy</w:t>
            </w: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(الدقة) كافٍ دائماً لتقييم أداء نماذج التصنيف في جميع الحالات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06C38" w14:paraId="7F24966F" w14:textId="77777777" w:rsidTr="009933F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0A218206" w14:textId="77777777" w:rsidR="00B06C38" w:rsidRPr="00220D98" w:rsidRDefault="00B06C38" w:rsidP="009933FD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448A422" wp14:editId="61CD83F1">
                      <wp:extent cx="295275" cy="295275"/>
                      <wp:effectExtent l="9525" t="9525" r="9525" b="9525"/>
                      <wp:docPr id="1122973979" name="Rectangle: Rounded Corners 11229739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6097D5D" id="Rectangle: Rounded Corners 112297397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</w:tcPr>
          <w:p w14:paraId="4285D42E" w14:textId="77777777" w:rsidR="00B06C38" w:rsidRPr="00220D9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</w:tcPr>
          <w:p w14:paraId="2329C4CD" w14:textId="77777777" w:rsidR="00B06C38" w:rsidRPr="0049367F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44B9B5B" wp14:editId="0393ADA1">
                      <wp:extent cx="295275" cy="295275"/>
                      <wp:effectExtent l="9525" t="9525" r="9525" b="9525"/>
                      <wp:docPr id="1865553244" name="Rectangle: Rounded Corners 1865553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ABD646A" id="Rectangle: Rounded Corners 186555324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46FA905" w14:textId="77777777" w:rsidR="00B06C38" w:rsidRPr="00220D9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</w:tcPr>
          <w:p w14:paraId="1AB3CF4E" w14:textId="77777777" w:rsidR="00B06C38" w:rsidRPr="002D5FBB" w:rsidRDefault="00B06C38" w:rsidP="009933FD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تقنية </w:t>
            </w:r>
            <w:r w:rsidRPr="00496840">
              <w:rPr>
                <w:rFonts w:ascii="Sakkal Majalla" w:hAnsi="Sakkal Majalla"/>
                <w:sz w:val="40"/>
                <w:szCs w:val="40"/>
                <w:lang w:bidi="ar-SY"/>
              </w:rPr>
              <w:t>Cross-Validation</w:t>
            </w: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تساعد في تقليل مشكلة فرط التدريب (</w:t>
            </w:r>
            <w:r w:rsidRPr="00496840">
              <w:rPr>
                <w:rFonts w:ascii="Sakkal Majalla" w:hAnsi="Sakkal Majalla"/>
                <w:sz w:val="40"/>
                <w:szCs w:val="40"/>
                <w:lang w:bidi="ar-SY"/>
              </w:rPr>
              <w:t>Overfitting</w:t>
            </w: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06C38" w14:paraId="0A37D929" w14:textId="77777777" w:rsidTr="009933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39AC1BE2" w14:textId="77777777" w:rsidR="00B06C38" w:rsidRPr="00220D98" w:rsidRDefault="00B06C38" w:rsidP="009933FD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378BC79" wp14:editId="59E356A1">
                      <wp:extent cx="295275" cy="295275"/>
                      <wp:effectExtent l="9525" t="9525" r="9525" b="9525"/>
                      <wp:docPr id="502453284" name="Rectangle: Rounded Corners 502453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27E32AE" id="Rectangle: Rounded Corners 50245328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</w:tcPr>
          <w:p w14:paraId="1AB674CF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</w:tcPr>
          <w:p w14:paraId="64ABFC84" w14:textId="77777777" w:rsidR="00B06C38" w:rsidRPr="0049367F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17F552E" wp14:editId="0CF36E67">
                      <wp:extent cx="295275" cy="295275"/>
                      <wp:effectExtent l="9525" t="9525" r="9525" b="9525"/>
                      <wp:docPr id="221253891" name="Rectangle: Rounded Corners 2212538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29CE0B7" id="Rectangle: Rounded Corners 22125389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503538F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</w:tcPr>
          <w:p w14:paraId="5BA9553D" w14:textId="77777777" w:rsidR="00B06C38" w:rsidRPr="0049367F" w:rsidRDefault="00B06C38" w:rsidP="009933FD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الشبكات العصبية الاصطناعية مستوحاة من طريقة عمل الدماغ البشري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06C38" w14:paraId="6B282311" w14:textId="77777777" w:rsidTr="009933F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1B929EC3" w14:textId="77777777" w:rsidR="00B06C38" w:rsidRPr="00220D98" w:rsidRDefault="00B06C38" w:rsidP="009933FD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71DF0ABB" wp14:editId="14AB9ECF">
                      <wp:extent cx="295275" cy="295275"/>
                      <wp:effectExtent l="9525" t="9525" r="9525" b="9525"/>
                      <wp:docPr id="1979457701" name="Rectangle: Rounded Corners 19794577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1A12917" id="Rectangle: Rounded Corners 197945770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</w:tcPr>
          <w:p w14:paraId="62E16066" w14:textId="77777777" w:rsidR="00B06C38" w:rsidRPr="00220D9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</w:tcPr>
          <w:p w14:paraId="7B3C26C8" w14:textId="77777777" w:rsidR="00B06C38" w:rsidRPr="0049367F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6F8389A" wp14:editId="4BA037C6">
                      <wp:extent cx="295275" cy="295275"/>
                      <wp:effectExtent l="9525" t="9525" r="9525" b="9525"/>
                      <wp:docPr id="12862085" name="Rectangle: Rounded Corners 128620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A4531FF" id="Rectangle: Rounded Corners 1286208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DA8BEEA" w14:textId="77777777" w:rsidR="00B06C38" w:rsidRPr="00220D9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</w:tcPr>
          <w:p w14:paraId="5DB10560" w14:textId="77777777" w:rsidR="00B06C38" w:rsidRPr="0049367F" w:rsidRDefault="00B06C38" w:rsidP="009933FD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استخدام نموذج الانحدار الخطي للتنبؤ بالقيم الفئوية (</w:t>
            </w:r>
            <w:r w:rsidRPr="00496840">
              <w:rPr>
                <w:rFonts w:ascii="Sakkal Majalla" w:hAnsi="Sakkal Majalla"/>
                <w:sz w:val="40"/>
                <w:szCs w:val="40"/>
                <w:lang w:bidi="ar-SY"/>
              </w:rPr>
              <w:t>Categorical</w:t>
            </w: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06C38" w14:paraId="31FB22B6" w14:textId="77777777" w:rsidTr="009933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7DD6324A" w14:textId="77777777" w:rsidR="00B06C38" w:rsidRPr="00220D98" w:rsidRDefault="00B06C38" w:rsidP="009933FD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C8879E0" wp14:editId="7AB86322">
                      <wp:extent cx="295275" cy="295275"/>
                      <wp:effectExtent l="9525" t="9525" r="9525" b="9525"/>
                      <wp:docPr id="19968512" name="Rectangle: Rounded Corners 199685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0DA7D96" id="Rectangle: Rounded Corners 1996851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</w:tcPr>
          <w:p w14:paraId="1D544F79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</w:tcPr>
          <w:p w14:paraId="4679A1E9" w14:textId="77777777" w:rsidR="00B06C38" w:rsidRPr="0049367F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EC00A9D" wp14:editId="7863D4DD">
                      <wp:extent cx="295275" cy="295275"/>
                      <wp:effectExtent l="9525" t="9525" r="9525" b="9525"/>
                      <wp:docPr id="1766222581" name="Rectangle: Rounded Corners 17662225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1FB174E" id="Rectangle: Rounded Corners 176622258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3453006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</w:tcPr>
          <w:p w14:paraId="505041DA" w14:textId="77777777" w:rsidR="00B06C38" w:rsidRPr="0049367F" w:rsidRDefault="00B06C38" w:rsidP="009933FD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6840">
              <w:rPr>
                <w:rFonts w:ascii="Sakkal Majalla" w:hAnsi="Sakkal Majalla"/>
                <w:sz w:val="40"/>
                <w:szCs w:val="40"/>
                <w:lang w:bidi="ar-SY"/>
              </w:rPr>
              <w:t>Feature Engineering</w:t>
            </w: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هي عملية إنشاء ميزات جديدة من البيانات الموجودة لتحسين أداء النموذج.</w:t>
            </w:r>
          </w:p>
        </w:tc>
      </w:tr>
    </w:tbl>
    <w:p w14:paraId="0A6F63C8" w14:textId="77777777" w:rsidR="00B06C38" w:rsidRDefault="00B06C38" w:rsidP="00B06C38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6E53A3F4" w14:textId="77777777" w:rsidR="00B06C38" w:rsidRDefault="00B06C38" w:rsidP="00B06C38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19C5BF9A" w14:textId="2F4A3D73" w:rsidR="00B06C38" w:rsidRPr="00E34879" w:rsidRDefault="00362A38" w:rsidP="00B06C38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2" w:history="1">
        <w:r w:rsidR="00B06C38" w:rsidRPr="00362A38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B06C38" w:rsidRPr="00362A3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B06C38" w14:paraId="06924D5E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52544971" w14:textId="77777777" w:rsidR="00B06C38" w:rsidRPr="00220D98" w:rsidRDefault="00B06C38" w:rsidP="009933FD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الخيارات التالية يُعتبر مثالاً على التعلم الموجه (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Supervised Learning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)؟</w:t>
            </w:r>
          </w:p>
        </w:tc>
      </w:tr>
      <w:tr w:rsidR="00B06C38" w14:paraId="3E2DACBD" w14:textId="77777777" w:rsidTr="009933F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5AED668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</w:rPr>
            </w:pPr>
            <w:r w:rsidRPr="00B06C38">
              <w:rPr>
                <w:rFonts w:ascii="Sakkal Majalla" w:hAnsi="Sakkal Majalla"/>
                <w:sz w:val="34"/>
                <w:rtl/>
              </w:rPr>
              <w:t>تجميع العملاء بناءً على سلوكهم الشرائي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F6423A8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التنبؤ بأسعار المنازل بناءً على خصائصها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FB8AFA3" w14:textId="77777777" w:rsidR="00B06C38" w:rsidRPr="00E34879" w:rsidRDefault="00B06C38" w:rsidP="009933FD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اكتشاف الأنماط غير المعروفة في البيانات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B36BE42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تقليل عدد الأبعاد في مجموعة البيانات</w:t>
            </w:r>
          </w:p>
        </w:tc>
      </w:tr>
      <w:tr w:rsidR="00B06C38" w14:paraId="728C32A5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7948A26D" w14:textId="77777777" w:rsidR="00B06C38" w:rsidRPr="00220D98" w:rsidRDefault="00B06C38" w:rsidP="009933FD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هي المكتبة الأساسية في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Python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المستخدمة للعمليات الرياضية على المصفوفات؟</w:t>
            </w:r>
          </w:p>
        </w:tc>
      </w:tr>
      <w:tr w:rsidR="00B06C38" w14:paraId="2FAFD7CF" w14:textId="77777777" w:rsidTr="009933F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77FD84F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Pandas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E9A059F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Matplotlib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5D68413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NumPy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195822E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Scikit-learn</w:t>
            </w:r>
          </w:p>
        </w:tc>
      </w:tr>
      <w:tr w:rsidR="00B06C38" w14:paraId="257F0A5D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7F6E36A" w14:textId="77777777" w:rsidR="00B06C38" w:rsidRPr="00220D98" w:rsidRDefault="00B06C38" w:rsidP="009933FD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الخطوة الأولى في عملية تحليل البيانات؟</w:t>
            </w:r>
          </w:p>
        </w:tc>
      </w:tr>
      <w:tr w:rsidR="00B06C38" w14:paraId="4AD0E493" w14:textId="77777777" w:rsidTr="009933F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15BD55BF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بناء النموذج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B8F5090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فهم المشكلة وجمع البيانات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412656C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تقييم النموذج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0C9DA85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تصور النتائج</w:t>
            </w:r>
          </w:p>
        </w:tc>
      </w:tr>
      <w:tr w:rsidR="00B06C38" w14:paraId="39395DC5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ADDC773" w14:textId="77777777" w:rsidR="00B06C38" w:rsidRPr="00220D98" w:rsidRDefault="00B06C38" w:rsidP="009933FD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المقاييس التالية يُستخدم لتقييم نماذج الانحدار؟</w:t>
            </w:r>
          </w:p>
        </w:tc>
      </w:tr>
      <w:tr w:rsidR="00B06C38" w14:paraId="04AA4094" w14:textId="77777777" w:rsidTr="009933F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8CF23FC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Accuracy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DA45715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Precision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4ADA6FB" w14:textId="77777777" w:rsidR="00B06C38" w:rsidRPr="00A33EA3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Mean Squared Error (MSE)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4EBC9D2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F1-Score</w:t>
            </w:r>
          </w:p>
        </w:tc>
      </w:tr>
      <w:tr w:rsidR="00B06C38" w14:paraId="3FBAD1B2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27C2597" w14:textId="77777777" w:rsidR="00B06C38" w:rsidRPr="00220D98" w:rsidRDefault="00B06C38" w:rsidP="009933FD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الوظيفة الأساسية لطبقة الإخراج (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Output Layer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) في الشبكة العصبية؟</w:t>
            </w:r>
          </w:p>
        </w:tc>
      </w:tr>
      <w:tr w:rsidR="00B06C38" w14:paraId="416B040A" w14:textId="77777777" w:rsidTr="009933F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D0B6A35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استقبال البيانات المُدخلة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9F67D92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معالجة البيانات وتحويلها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03C2FDE" w14:textId="77777777" w:rsidR="00B06C38" w:rsidRPr="00A33EA3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إنتاج التنبؤ النهائي للنموذج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0052BB7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تخزين أوزان الشبكة</w:t>
            </w:r>
          </w:p>
        </w:tc>
      </w:tr>
      <w:tr w:rsidR="00B06C38" w14:paraId="6D03BB6D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186D770" w14:textId="77777777" w:rsidR="00B06C38" w:rsidRPr="00220D98" w:rsidRDefault="00B06C38" w:rsidP="009933FD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في خوارزمية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K-Nearest Neighbors (KNN)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، ماذا يمثل الحرف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K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؟</w:t>
            </w:r>
          </w:p>
        </w:tc>
      </w:tr>
      <w:tr w:rsidR="00B06C38" w14:paraId="3D2CDE03" w14:textId="77777777" w:rsidTr="009933F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33A3956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عدد الطبقات في النموذج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BB67215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عدد الميزات في البيانات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143614E" w14:textId="77777777" w:rsidR="00B06C38" w:rsidRPr="00A33EA3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عدد أقرب الجيران المستخدمة في التصنيف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0F8A05C" w14:textId="77777777" w:rsidR="00B06C38" w:rsidRPr="00A33EA3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معدل التعلم للنموذج</w:t>
            </w:r>
          </w:p>
        </w:tc>
      </w:tr>
      <w:tr w:rsidR="00B06C38" w14:paraId="3050FE73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D4DE4D7" w14:textId="77777777" w:rsidR="00B06C38" w:rsidRPr="00220D98" w:rsidRDefault="00B06C38" w:rsidP="009933FD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المشكلة التي تحدث عندما يتعلم النموذج التفاصيل والضوضاء في بيانات التدريب بشكل مفرط؟</w:t>
            </w:r>
          </w:p>
        </w:tc>
      </w:tr>
      <w:tr w:rsidR="00B06C38" w14:paraId="457BB330" w14:textId="77777777" w:rsidTr="009933F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E3E3C73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Underfitting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4A1C3DF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Overfitting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CE40F69" w14:textId="77777777" w:rsidR="00B06C38" w:rsidRPr="009C13B5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Bias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4302157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Variance</w:t>
            </w:r>
          </w:p>
        </w:tc>
      </w:tr>
      <w:tr w:rsidR="00B06C38" w14:paraId="59B81A6B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5961533" w14:textId="77777777" w:rsidR="00B06C38" w:rsidRPr="00220D98" w:rsidRDefault="00B06C38" w:rsidP="009933FD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الخوارزميات التالية تُصنف كخوارزمية تعلم غير موجه؟</w:t>
            </w:r>
          </w:p>
        </w:tc>
      </w:tr>
      <w:tr w:rsidR="00B06C38" w14:paraId="2960C734" w14:textId="77777777" w:rsidTr="009933F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6DA735C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الانحدار اللوجستي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58846E6" w14:textId="77777777" w:rsidR="00B06C38" w:rsidRP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أشجار القرار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8149B0D" w14:textId="77777777" w:rsidR="00B06C38" w:rsidRP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K-means Clustering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298D3617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الشبكات العصبية الالتفافية</w:t>
            </w:r>
          </w:p>
        </w:tc>
      </w:tr>
      <w:tr w:rsidR="00B06C38" w14:paraId="6AAE2D31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0C6EE3C" w14:textId="77777777" w:rsidR="00B06C38" w:rsidRPr="00220D98" w:rsidRDefault="00B06C38" w:rsidP="009933FD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الهدف من عملية تقسيم البيانات إلى مجموعة تدريب ومجموعة اختبار؟</w:t>
            </w:r>
          </w:p>
        </w:tc>
      </w:tr>
      <w:tr w:rsidR="00B06C38" w14:paraId="4D2C4D71" w14:textId="77777777" w:rsidTr="009933F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7088FE3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زيادة حجم البيانات المتاحة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E84C9A9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تقليل وقت التدريب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7393C33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تقييم قدرة النموذج على التعميم على بيانات جديدة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9C74844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تحسين دقة التدريب فقط</w:t>
            </w:r>
          </w:p>
        </w:tc>
      </w:tr>
      <w:tr w:rsidR="00B06C38" w14:paraId="204C59C3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7A3C1BE" w14:textId="77777777" w:rsidR="00B06C38" w:rsidRPr="00220D98" w:rsidRDefault="00B06C38" w:rsidP="009933FD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الخوارزمية المناسبة لبناء نموذج تصنيف يتعامل مع البيانات غير الخطية بكفاءة عالية؟</w:t>
            </w:r>
          </w:p>
        </w:tc>
      </w:tr>
      <w:tr w:rsidR="00B06C38" w14:paraId="1DA4B734" w14:textId="77777777" w:rsidTr="009933FD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C1C491C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06C38">
              <w:rPr>
                <w:rFonts w:ascii="Sakkal Majalla" w:hAnsi="Sakkal Majalla"/>
                <w:sz w:val="34"/>
                <w:rtl/>
              </w:rPr>
              <w:t>الانحدار الخطي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42D84A6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06C38">
              <w:rPr>
                <w:rFonts w:ascii="Sakkal Majalla" w:hAnsi="Sakkal Majalla"/>
                <w:sz w:val="34"/>
                <w:rtl/>
              </w:rPr>
              <w:t>الانحدار اللوجستي البسيط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146A719" w14:textId="77777777" w:rsidR="00B06C38" w:rsidRPr="00DC7EB7" w:rsidRDefault="00B06C38" w:rsidP="009933FD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06C38">
              <w:rPr>
                <w:rFonts w:ascii="Sakkal Majalla" w:hAnsi="Sakkal Majalla"/>
                <w:sz w:val="34"/>
                <w:rtl/>
              </w:rPr>
              <w:t>الغابات العشوائية</w:t>
            </w:r>
            <w:r>
              <w:rPr>
                <w:rFonts w:ascii="Sakkal Majalla" w:hAnsi="Sakkal Majalla"/>
                <w:sz w:val="34"/>
                <w:rtl/>
              </w:rPr>
              <w:br/>
            </w:r>
            <w:r w:rsidRPr="00B06C38">
              <w:rPr>
                <w:rFonts w:ascii="Sakkal Majalla" w:hAnsi="Sakkal Majalla"/>
                <w:sz w:val="34"/>
              </w:rPr>
              <w:t>Random Forest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E855F45" w14:textId="77777777" w:rsidR="00B06C38" w:rsidRPr="00DC7EB7" w:rsidRDefault="00B06C38" w:rsidP="009933FD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06C38">
              <w:rPr>
                <w:rFonts w:ascii="Sakkal Majalla" w:hAnsi="Sakkal Majalla"/>
                <w:sz w:val="34"/>
              </w:rPr>
              <w:t>K-means</w:t>
            </w:r>
          </w:p>
        </w:tc>
      </w:tr>
    </w:tbl>
    <w:p w14:paraId="53151743" w14:textId="77777777" w:rsidR="00B06C38" w:rsidRDefault="00B06C38" w:rsidP="00B06C38">
      <w:pPr>
        <w:bidi w:val="0"/>
        <w:spacing w:after="160" w:line="259" w:lineRule="auto"/>
        <w:jc w:val="left"/>
      </w:pPr>
    </w:p>
    <w:p w14:paraId="6B2A4938" w14:textId="77777777" w:rsidR="00B06C38" w:rsidRDefault="00B06C38" w:rsidP="00B06C38">
      <w:pPr>
        <w:bidi w:val="0"/>
        <w:spacing w:after="160" w:line="259" w:lineRule="auto"/>
        <w:jc w:val="left"/>
      </w:pPr>
    </w:p>
    <w:p w14:paraId="2B17B489" w14:textId="489346B9" w:rsidR="00B06C38" w:rsidRDefault="00B06C38">
      <w:pPr>
        <w:bidi w:val="0"/>
        <w:spacing w:after="160" w:line="259" w:lineRule="auto"/>
        <w:jc w:val="left"/>
      </w:pPr>
      <w:r>
        <w:br w:type="page"/>
      </w:r>
    </w:p>
    <w:p w14:paraId="1DE090D6" w14:textId="77777777" w:rsidR="00B06C38" w:rsidRDefault="00B06C38" w:rsidP="00B06C3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1947990A" wp14:editId="6AC6E507">
                <wp:extent cx="5633504" cy="593062"/>
                <wp:effectExtent l="0" t="0" r="5715" b="0"/>
                <wp:docPr id="1829513765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1401398764" name="Rectangle 1401398764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689437335" name="Rectangle 68943733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11153153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67ABE3A" w14:textId="459F12E7" w:rsidR="00B06C38" w:rsidRDefault="00B06C38" w:rsidP="00B06C3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الاجابات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47990A" id="_x0000_s1062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">
                <v:rect id="Rectangle 1401398764" o:spid="_x0000_s1063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" fillcolor="#f2f2f2" stroked="f" strokeweight="1pt"/>
                <v:rect id="Rectangle 689437335" o:spid="_x0000_s1064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" fillcolor="#168489" stroked="f" strokeweight="1pt"/>
                <v:shape id="TextBox 7" o:spid="_x0000_s1065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" filled="f" stroked="f">
                  <v:textbox>
                    <w:txbxContent>
                      <w:p w14:paraId="367ABE3A" w14:textId="459F12E7" w:rsidR="00B06C38" w:rsidRDefault="00B06C38" w:rsidP="00B06C3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الاجابات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B212C72" w14:textId="77777777" w:rsidR="00B06C38" w:rsidRDefault="00B06C38" w:rsidP="00B06C38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52B2EEEC" w14:textId="26CF6A3D" w:rsidR="00B06C38" w:rsidRDefault="00362A38" w:rsidP="00B06C38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3" w:history="1">
        <w:r w:rsidR="00B06C38" w:rsidRPr="00362A38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B06C38" w:rsidRPr="00362A3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B06C38" w:rsidRPr="00362A38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B06C38" w:rsidRPr="00362A3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3"/>
        <w:gridCol w:w="1056"/>
        <w:gridCol w:w="1054"/>
        <w:gridCol w:w="724"/>
        <w:gridCol w:w="5540"/>
      </w:tblGrid>
      <w:tr w:rsidR="00B06C38" w14:paraId="322E992A" w14:textId="77777777" w:rsidTr="009933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584C7F3" w14:textId="77777777" w:rsidR="00B06C38" w:rsidRPr="00220D98" w:rsidRDefault="00B06C38" w:rsidP="009933FD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B4D39EC" wp14:editId="12C3A1A4">
                      <wp:extent cx="295275" cy="295275"/>
                      <wp:effectExtent l="0" t="0" r="28575" b="28575"/>
                      <wp:docPr id="750858242" name="Rectangle: Rounded Corners 750858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FB708D3" id="Rectangle: Rounded Corners 75085824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1F7848D" w14:textId="77777777" w:rsidR="00B06C38" w:rsidRPr="00220D98" w:rsidRDefault="00B06C38" w:rsidP="009933FD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FA4F5CE" w14:textId="77777777" w:rsidR="00B06C38" w:rsidRPr="00045076" w:rsidRDefault="00B06C38" w:rsidP="009933FD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089F27D" wp14:editId="77288DDB">
                      <wp:extent cx="295275" cy="295275"/>
                      <wp:effectExtent l="9525" t="9525" r="9525" b="9525"/>
                      <wp:docPr id="628742684" name="Rectangle: Rounded Corners 6287426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31DC940" id="Rectangle: Rounded Corners 62874268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676BED9" w14:textId="77777777" w:rsidR="00B06C38" w:rsidRPr="00220D98" w:rsidRDefault="00B06C38" w:rsidP="009933FD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4844A99" w14:textId="77777777" w:rsidR="00B06C38" w:rsidRPr="00B71975" w:rsidRDefault="00B06C38" w:rsidP="009933F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496840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يُعد الذكاء الاصطناعي فرعاً من فروع علوم الحاسب يهدف إلى تطوير أنظمة قادرة على محاكاة الذكاء البشري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06C38" w14:paraId="3C8E7247" w14:textId="77777777" w:rsidTr="009933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40B6A1F8" w14:textId="77777777" w:rsidR="00B06C38" w:rsidRPr="00220D98" w:rsidRDefault="00B06C38" w:rsidP="009933FD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9D712DA" wp14:editId="7AFB1E9E">
                      <wp:extent cx="295275" cy="295275"/>
                      <wp:effectExtent l="9525" t="9525" r="9525" b="9525"/>
                      <wp:docPr id="2045500979" name="Rectangle: Rounded Corners 20455009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4BE4016" id="Rectangle: Rounded Corners 204550097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  <w:hideMark/>
          </w:tcPr>
          <w:p w14:paraId="39708C66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  <w:hideMark/>
          </w:tcPr>
          <w:p w14:paraId="2DC6EEB6" w14:textId="77777777" w:rsidR="00B06C3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ED2830C" wp14:editId="06261572">
                      <wp:extent cx="295275" cy="295275"/>
                      <wp:effectExtent l="0" t="0" r="28575" b="28575"/>
                      <wp:docPr id="747153618" name="Rectangle: Rounded Corners 7471536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0795EA8" id="Rectangle: Rounded Corners 74715361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3C084CC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  <w:hideMark/>
          </w:tcPr>
          <w:p w14:paraId="4BB3674A" w14:textId="77777777" w:rsidR="00B06C38" w:rsidRPr="00B71975" w:rsidRDefault="00B06C38" w:rsidP="009933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</w:rPr>
              <w:t>التعلم غير الموجه يتطلب وجود بيانات مُصنفة مسبقاً لتدريب النموذج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B06C38" w14:paraId="0AC33BCF" w14:textId="77777777" w:rsidTr="009933F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3FC2D2F4" w14:textId="77777777" w:rsidR="00B06C38" w:rsidRPr="00220D98" w:rsidRDefault="00B06C38" w:rsidP="009933FD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F4578B1" wp14:editId="7F73C657">
                      <wp:extent cx="295275" cy="295275"/>
                      <wp:effectExtent l="0" t="0" r="28575" b="28575"/>
                      <wp:docPr id="150078753" name="Rectangle: Rounded Corners 1500787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5BC096" id="Rectangle: Rounded Corners 15007875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  <w:hideMark/>
          </w:tcPr>
          <w:p w14:paraId="3023A738" w14:textId="77777777" w:rsidR="00B06C38" w:rsidRPr="00220D9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  <w:hideMark/>
          </w:tcPr>
          <w:p w14:paraId="62D2DB3F" w14:textId="77777777" w:rsidR="00B06C3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1A07947" wp14:editId="34599EFE">
                      <wp:extent cx="295275" cy="295275"/>
                      <wp:effectExtent l="9525" t="9525" r="9525" b="9525"/>
                      <wp:docPr id="1597682156" name="Rectangle: Rounded Corners 1597682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A0B070D" id="Rectangle: Rounded Corners 159768215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E31D9CD" w14:textId="77777777" w:rsidR="00B06C38" w:rsidRPr="00220D9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  <w:hideMark/>
          </w:tcPr>
          <w:p w14:paraId="697D661C" w14:textId="77777777" w:rsidR="00B06C38" w:rsidRPr="00B71975" w:rsidRDefault="00B06C38" w:rsidP="009933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</w:rPr>
              <w:t xml:space="preserve">مكتبة </w:t>
            </w:r>
            <w:r w:rsidRPr="00496840">
              <w:rPr>
                <w:rFonts w:ascii="Sakkal Majalla" w:hAnsi="Sakkal Majalla"/>
                <w:sz w:val="40"/>
                <w:szCs w:val="40"/>
              </w:rPr>
              <w:t>Pandas</w:t>
            </w:r>
            <w:r w:rsidRPr="00496840">
              <w:rPr>
                <w:rFonts w:ascii="Sakkal Majalla" w:hAnsi="Sakkal Majalla"/>
                <w:sz w:val="40"/>
                <w:szCs w:val="40"/>
                <w:rtl/>
              </w:rPr>
              <w:t xml:space="preserve"> في </w:t>
            </w:r>
            <w:r w:rsidRPr="00496840">
              <w:rPr>
                <w:rFonts w:ascii="Sakkal Majalla" w:hAnsi="Sakkal Majalla"/>
                <w:sz w:val="40"/>
                <w:szCs w:val="40"/>
              </w:rPr>
              <w:t>Python</w:t>
            </w:r>
            <w:r w:rsidRPr="00496840">
              <w:rPr>
                <w:rFonts w:ascii="Sakkal Majalla" w:hAnsi="Sakkal Majalla"/>
                <w:sz w:val="40"/>
                <w:szCs w:val="40"/>
                <w:rtl/>
              </w:rPr>
              <w:t xml:space="preserve"> تُستخدم بشكل أساسي لمعالجة وتحليل البيانات الجدولية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B06C38" w14:paraId="7B208832" w14:textId="77777777" w:rsidTr="009933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7EDA1C6F" w14:textId="77777777" w:rsidR="00B06C38" w:rsidRPr="00220D98" w:rsidRDefault="00B06C38" w:rsidP="009933FD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D353609" wp14:editId="2D66E737">
                      <wp:extent cx="295275" cy="295275"/>
                      <wp:effectExtent l="9525" t="9525" r="9525" b="9525"/>
                      <wp:docPr id="204509210" name="Rectangle: Rounded Corners 204509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C27C55B" id="Rectangle: Rounded Corners 20450921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  <w:hideMark/>
          </w:tcPr>
          <w:p w14:paraId="1081BCEC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  <w:hideMark/>
          </w:tcPr>
          <w:p w14:paraId="5C39611B" w14:textId="77777777" w:rsidR="00B06C3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FC0EAD7" wp14:editId="12C437B6">
                      <wp:extent cx="295275" cy="295275"/>
                      <wp:effectExtent l="0" t="0" r="28575" b="28575"/>
                      <wp:docPr id="764944675" name="Rectangle: Rounded Corners 7649446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351C00" id="Rectangle: Rounded Corners 76494467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204F2B91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  <w:hideMark/>
          </w:tcPr>
          <w:p w14:paraId="18471C97" w14:textId="77777777" w:rsidR="00B06C38" w:rsidRPr="00B71975" w:rsidRDefault="00B06C38" w:rsidP="009933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</w:rPr>
              <w:t>عملية التطبيع (</w:t>
            </w:r>
            <w:r w:rsidRPr="00496840">
              <w:rPr>
                <w:rFonts w:ascii="Sakkal Majalla" w:hAnsi="Sakkal Majalla"/>
                <w:sz w:val="40"/>
                <w:szCs w:val="40"/>
              </w:rPr>
              <w:t>Normalization</w:t>
            </w:r>
            <w:r w:rsidRPr="00496840">
              <w:rPr>
                <w:rFonts w:ascii="Sakkal Majalla" w:hAnsi="Sakkal Majalla"/>
                <w:sz w:val="40"/>
                <w:szCs w:val="40"/>
                <w:rtl/>
              </w:rPr>
              <w:t>) تهدف إلى جعل جميع القيم في مجموعة البيانات متساوية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B06C38" w14:paraId="04914823" w14:textId="77777777" w:rsidTr="009933F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2A15E0F9" w14:textId="77777777" w:rsidR="00B06C38" w:rsidRPr="00220D98" w:rsidRDefault="00B06C38" w:rsidP="009933FD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01E70BE" wp14:editId="0AD818D2">
                      <wp:extent cx="295275" cy="295275"/>
                      <wp:effectExtent l="9525" t="9525" r="9525" b="9525"/>
                      <wp:docPr id="512632472" name="Rectangle: Rounded Corners 5126324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82A26E6" id="Rectangle: Rounded Corners 51263247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  <w:hideMark/>
          </w:tcPr>
          <w:p w14:paraId="24647F35" w14:textId="77777777" w:rsidR="00B06C38" w:rsidRPr="00220D9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  <w:hideMark/>
          </w:tcPr>
          <w:p w14:paraId="3E70EA6C" w14:textId="77777777" w:rsidR="00B06C3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F3CE411" wp14:editId="0C5FB954">
                      <wp:extent cx="295275" cy="295275"/>
                      <wp:effectExtent l="0" t="0" r="28575" b="28575"/>
                      <wp:docPr id="454326221" name="Rectangle: Rounded Corners 454326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1C01C61" id="Rectangle: Rounded Corners 45432622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0CDE06BB" w14:textId="77777777" w:rsidR="00B06C38" w:rsidRPr="00220D9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  <w:hideMark/>
          </w:tcPr>
          <w:p w14:paraId="3CB4F113" w14:textId="77777777" w:rsidR="00B06C38" w:rsidRPr="00B71975" w:rsidRDefault="00B06C38" w:rsidP="009933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خوارزمية </w:t>
            </w:r>
            <w:r w:rsidRPr="00496840">
              <w:rPr>
                <w:rFonts w:ascii="Sakkal Majalla" w:hAnsi="Sakkal Majalla"/>
                <w:sz w:val="40"/>
                <w:szCs w:val="40"/>
                <w:lang w:bidi="ar-SY"/>
              </w:rPr>
              <w:t>K-means</w:t>
            </w: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تُستخدم في مهام التصنيف الموجه</w:t>
            </w:r>
            <w:r w:rsidRPr="00045076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06C38" w14:paraId="0096B31B" w14:textId="77777777" w:rsidTr="009933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  <w:hideMark/>
          </w:tcPr>
          <w:p w14:paraId="54891F36" w14:textId="77777777" w:rsidR="00B06C38" w:rsidRPr="00220D98" w:rsidRDefault="00B06C38" w:rsidP="009933FD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D20BD54" wp14:editId="7C0C0F50">
                      <wp:extent cx="295275" cy="295275"/>
                      <wp:effectExtent l="9525" t="9525" r="9525" b="9525"/>
                      <wp:docPr id="779884430" name="Rectangle: Rounded Corners 7798844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65BE6A7" id="Rectangle: Rounded Corners 7798844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  <w:hideMark/>
          </w:tcPr>
          <w:p w14:paraId="2B7F32CF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  <w:hideMark/>
          </w:tcPr>
          <w:p w14:paraId="49CD0105" w14:textId="77777777" w:rsidR="00B06C3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5B45B0F" wp14:editId="2087EA55">
                      <wp:extent cx="295275" cy="295275"/>
                      <wp:effectExtent l="0" t="0" r="28575" b="28575"/>
                      <wp:docPr id="1477198489" name="Rectangle: Rounded Corners 1477198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CCA5E95" id="Rectangle: Rounded Corners 147719848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58AD0424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  <w:hideMark/>
          </w:tcPr>
          <w:p w14:paraId="0084C56E" w14:textId="77777777" w:rsidR="00B06C38" w:rsidRPr="00B71975" w:rsidRDefault="00B06C38" w:rsidP="009933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مقياس </w:t>
            </w:r>
            <w:r w:rsidRPr="00496840">
              <w:rPr>
                <w:rFonts w:ascii="Sakkal Majalla" w:hAnsi="Sakkal Majalla"/>
                <w:sz w:val="40"/>
                <w:szCs w:val="40"/>
                <w:lang w:bidi="ar-SY"/>
              </w:rPr>
              <w:t>Accuracy</w:t>
            </w: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(الدقة) كافٍ دائماً لتقييم أداء نماذج التصنيف في جميع الحالات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06C38" w14:paraId="61962C94" w14:textId="77777777" w:rsidTr="009933F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3061B162" w14:textId="77777777" w:rsidR="00B06C38" w:rsidRPr="00220D98" w:rsidRDefault="00B06C38" w:rsidP="009933FD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647D749" wp14:editId="34ACE4FF">
                      <wp:extent cx="295275" cy="295275"/>
                      <wp:effectExtent l="0" t="0" r="28575" b="28575"/>
                      <wp:docPr id="444486748" name="Rectangle: Rounded Corners 4444867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52E730E" id="Rectangle: Rounded Corners 44448674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</w:tcPr>
          <w:p w14:paraId="2EDEBFC6" w14:textId="77777777" w:rsidR="00B06C38" w:rsidRPr="00220D9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</w:tcPr>
          <w:p w14:paraId="326FDED8" w14:textId="77777777" w:rsidR="00B06C38" w:rsidRPr="0049367F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6C7A6AD" wp14:editId="64522DA3">
                      <wp:extent cx="295275" cy="295275"/>
                      <wp:effectExtent l="9525" t="9525" r="9525" b="9525"/>
                      <wp:docPr id="200562228" name="Rectangle: Rounded Corners 200562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78C5BA5" id="Rectangle: Rounded Corners 20056222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8C4C061" w14:textId="77777777" w:rsidR="00B06C38" w:rsidRPr="00220D9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</w:tcPr>
          <w:p w14:paraId="7F14F209" w14:textId="77777777" w:rsidR="00B06C38" w:rsidRPr="002D5FBB" w:rsidRDefault="00B06C38" w:rsidP="009933FD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تقنية </w:t>
            </w:r>
            <w:r w:rsidRPr="00496840">
              <w:rPr>
                <w:rFonts w:ascii="Sakkal Majalla" w:hAnsi="Sakkal Majalla"/>
                <w:sz w:val="40"/>
                <w:szCs w:val="40"/>
                <w:lang w:bidi="ar-SY"/>
              </w:rPr>
              <w:t>Cross-Validation</w:t>
            </w: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تساعد في تقليل مشكلة فرط التدريب (</w:t>
            </w:r>
            <w:r w:rsidRPr="00496840">
              <w:rPr>
                <w:rFonts w:ascii="Sakkal Majalla" w:hAnsi="Sakkal Majalla"/>
                <w:sz w:val="40"/>
                <w:szCs w:val="40"/>
                <w:lang w:bidi="ar-SY"/>
              </w:rPr>
              <w:t>Overfitting</w:t>
            </w: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06C38" w14:paraId="75680B16" w14:textId="77777777" w:rsidTr="009933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5939222D" w14:textId="77777777" w:rsidR="00B06C38" w:rsidRPr="00220D98" w:rsidRDefault="00B06C38" w:rsidP="009933FD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FADAA8B" wp14:editId="2AE2E7BB">
                      <wp:extent cx="295275" cy="295275"/>
                      <wp:effectExtent l="0" t="0" r="28575" b="28575"/>
                      <wp:docPr id="1926093405" name="Rectangle: Rounded Corners 19260934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46A2861" id="Rectangle: Rounded Corners 192609340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</w:tcPr>
          <w:p w14:paraId="7FE0EE36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</w:tcPr>
          <w:p w14:paraId="731F93F6" w14:textId="77777777" w:rsidR="00B06C38" w:rsidRPr="0049367F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3457690" wp14:editId="1AE22843">
                      <wp:extent cx="295275" cy="295275"/>
                      <wp:effectExtent l="9525" t="9525" r="9525" b="9525"/>
                      <wp:docPr id="2011681939" name="Rectangle: Rounded Corners 20116819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847B0E5" id="Rectangle: Rounded Corners 20116819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D7C386F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</w:tcPr>
          <w:p w14:paraId="418DBBBD" w14:textId="77777777" w:rsidR="00B06C38" w:rsidRPr="0049367F" w:rsidRDefault="00B06C38" w:rsidP="009933FD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الشبكات العصبية الاصطناعية مستوحاة من طريقة عمل الدماغ البشري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06C38" w14:paraId="3EB62D4A" w14:textId="77777777" w:rsidTr="009933FD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337E4B7F" w14:textId="77777777" w:rsidR="00B06C38" w:rsidRPr="00220D98" w:rsidRDefault="00B06C38" w:rsidP="009933FD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712F63C9" wp14:editId="421417DF">
                      <wp:extent cx="295275" cy="295275"/>
                      <wp:effectExtent l="9525" t="9525" r="9525" b="9525"/>
                      <wp:docPr id="1599705517" name="Rectangle: Rounded Corners 15997055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2C8133" id="Rectangle: Rounded Corners 15997055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</w:tcPr>
          <w:p w14:paraId="0F230E66" w14:textId="77777777" w:rsidR="00B06C38" w:rsidRPr="00220D9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</w:tcPr>
          <w:p w14:paraId="4EEC0890" w14:textId="77777777" w:rsidR="00B06C38" w:rsidRPr="0049367F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7E4979D" wp14:editId="1029A9A3">
                      <wp:extent cx="295275" cy="295275"/>
                      <wp:effectExtent l="0" t="0" r="28575" b="28575"/>
                      <wp:docPr id="320853369" name="Rectangle: Rounded Corners 320853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29993AC" id="Rectangle: Rounded Corners 32085336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0116E47" w14:textId="77777777" w:rsidR="00B06C38" w:rsidRPr="00220D98" w:rsidRDefault="00B06C38" w:rsidP="009933FD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</w:tcPr>
          <w:p w14:paraId="47C07E32" w14:textId="77777777" w:rsidR="00B06C38" w:rsidRPr="0049367F" w:rsidRDefault="00B06C38" w:rsidP="009933FD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استخدام نموذج الانحدار الخطي للتنبؤ بالقيم الفئوية (</w:t>
            </w:r>
            <w:r w:rsidRPr="00496840">
              <w:rPr>
                <w:rFonts w:ascii="Sakkal Majalla" w:hAnsi="Sakkal Majalla"/>
                <w:sz w:val="40"/>
                <w:szCs w:val="40"/>
                <w:lang w:bidi="ar-SY"/>
              </w:rPr>
              <w:t>Categorical</w:t>
            </w: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06C38" w14:paraId="3E57360E" w14:textId="77777777" w:rsidTr="009933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3" w:type="dxa"/>
            <w:vAlign w:val="center"/>
          </w:tcPr>
          <w:p w14:paraId="6DF443A6" w14:textId="77777777" w:rsidR="00B06C38" w:rsidRPr="00220D98" w:rsidRDefault="00B06C38" w:rsidP="009933FD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5BE8112" wp14:editId="034C0F93">
                      <wp:extent cx="295275" cy="295275"/>
                      <wp:effectExtent l="0" t="0" r="28575" b="28575"/>
                      <wp:docPr id="1456562505" name="Rectangle: Rounded Corners 1456562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20487F0" id="Rectangle: Rounded Corners 145656250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6" w:type="dxa"/>
            <w:vAlign w:val="center"/>
          </w:tcPr>
          <w:p w14:paraId="4ED43A5B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4" w:type="dxa"/>
            <w:vAlign w:val="center"/>
          </w:tcPr>
          <w:p w14:paraId="3ECF830F" w14:textId="77777777" w:rsidR="00B06C38" w:rsidRPr="0049367F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D6EFB16" wp14:editId="45A34A31">
                      <wp:extent cx="295275" cy="295275"/>
                      <wp:effectExtent l="9525" t="9525" r="9525" b="9525"/>
                      <wp:docPr id="686944003" name="Rectangle: Rounded Corners 6869440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21C7C64" id="Rectangle: Rounded Corners 68694400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9E3B3A9" w14:textId="77777777" w:rsidR="00B06C38" w:rsidRPr="00220D98" w:rsidRDefault="00B06C38" w:rsidP="009933FD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40" w:type="dxa"/>
            <w:vAlign w:val="center"/>
          </w:tcPr>
          <w:p w14:paraId="6F7032BB" w14:textId="77777777" w:rsidR="00B06C38" w:rsidRPr="0049367F" w:rsidRDefault="00B06C38" w:rsidP="009933FD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496840">
              <w:rPr>
                <w:rFonts w:ascii="Sakkal Majalla" w:hAnsi="Sakkal Majalla"/>
                <w:sz w:val="40"/>
                <w:szCs w:val="40"/>
                <w:lang w:bidi="ar-SY"/>
              </w:rPr>
              <w:t>Feature Engineering</w:t>
            </w:r>
            <w:r w:rsidRPr="0049684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 xml:space="preserve"> هي عملية إنشاء ميزات جديدة من البيانات الموجودة لتحسين أداء النموذج.</w:t>
            </w:r>
          </w:p>
        </w:tc>
      </w:tr>
    </w:tbl>
    <w:p w14:paraId="32C19652" w14:textId="77777777" w:rsidR="00B06C38" w:rsidRDefault="00B06C38" w:rsidP="00B06C38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47B09C75" w14:textId="77777777" w:rsidR="00B06C38" w:rsidRDefault="00B06C38" w:rsidP="00B06C38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5D6F1815" w14:textId="7370931E" w:rsidR="00B06C38" w:rsidRPr="00E34879" w:rsidRDefault="00362A38" w:rsidP="00B06C38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4" w:history="1">
        <w:r w:rsidR="00B06C38" w:rsidRPr="00362A38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B06C38" w:rsidRPr="00362A38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8"/>
        <w:gridCol w:w="2569"/>
        <w:gridCol w:w="2854"/>
        <w:gridCol w:w="2569"/>
      </w:tblGrid>
      <w:tr w:rsidR="00B06C38" w14:paraId="1B078DC2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09FBC6D5" w14:textId="77777777" w:rsidR="00B06C38" w:rsidRPr="00220D98" w:rsidRDefault="00B06C38" w:rsidP="009933FD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الخيارات التالية يُعتبر مثالاً على التعلم الموجه (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Supervised Learning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)؟</w:t>
            </w:r>
          </w:p>
        </w:tc>
      </w:tr>
      <w:tr w:rsidR="00B06C38" w14:paraId="2B6F52A1" w14:textId="77777777" w:rsidTr="00B06C3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BD5FDAF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</w:rPr>
            </w:pPr>
            <w:r w:rsidRPr="00B06C38">
              <w:rPr>
                <w:rFonts w:ascii="Sakkal Majalla" w:hAnsi="Sakkal Majalla"/>
                <w:sz w:val="34"/>
                <w:rtl/>
              </w:rPr>
              <w:t>تجميع العملاء بناءً على سلوكهم الشرائي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2B71CA83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التنبؤ بأسعار المنازل بناءً على خصائصها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772D650" w14:textId="77777777" w:rsidR="00B06C38" w:rsidRPr="00E34879" w:rsidRDefault="00B06C38" w:rsidP="009933FD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اكتشاف الأنماط غير المعروفة في البيانات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B9482EC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تقليل عدد الأبعاد في مجموعة البيانات</w:t>
            </w:r>
          </w:p>
        </w:tc>
      </w:tr>
      <w:tr w:rsidR="00B06C38" w14:paraId="6B426B72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68C1BB7C" w14:textId="77777777" w:rsidR="00B06C38" w:rsidRPr="00220D98" w:rsidRDefault="00B06C38" w:rsidP="009933FD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ما هي المكتبة الأساسية في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Python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المستخدمة للعمليات الرياضية على المصفوفات؟</w:t>
            </w:r>
          </w:p>
        </w:tc>
      </w:tr>
      <w:tr w:rsidR="00B06C38" w14:paraId="7BEC7C2F" w14:textId="77777777" w:rsidTr="00B06C3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E20E7BA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Pandas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F66B963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Matplotlib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22E2FDAF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NumPy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92AD9A5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Scikit-learn</w:t>
            </w:r>
          </w:p>
        </w:tc>
      </w:tr>
      <w:tr w:rsidR="00B06C38" w14:paraId="52495B67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A6510FC" w14:textId="77777777" w:rsidR="00B06C38" w:rsidRPr="00220D98" w:rsidRDefault="00B06C38" w:rsidP="009933FD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الخطوة الأولى في عملية تحليل البيانات؟</w:t>
            </w:r>
          </w:p>
        </w:tc>
      </w:tr>
      <w:tr w:rsidR="00B06C38" w14:paraId="1416341D" w14:textId="77777777" w:rsidTr="00B06C3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3445FAC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بناء النموذج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511740D8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فهم المشكلة وجمع البيانات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41F85E0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تقييم النموذج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485F88F7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تصور النتائج</w:t>
            </w:r>
          </w:p>
        </w:tc>
      </w:tr>
      <w:tr w:rsidR="00B06C38" w14:paraId="708595FB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2DA01D8" w14:textId="77777777" w:rsidR="00B06C38" w:rsidRPr="00220D98" w:rsidRDefault="00B06C38" w:rsidP="009933FD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المقاييس التالية يُستخدم لتقييم نماذج الانحدار؟</w:t>
            </w:r>
          </w:p>
        </w:tc>
      </w:tr>
      <w:tr w:rsidR="00B06C38" w14:paraId="3C43DD81" w14:textId="77777777" w:rsidTr="00B06C3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4FD7A835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Accuracy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F5CD3FF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Precision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473D8FD7" w14:textId="77777777" w:rsidR="00B06C38" w:rsidRPr="00A33EA3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Mean Squared Error (MSE)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1FC3F968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F1-Score</w:t>
            </w:r>
          </w:p>
        </w:tc>
      </w:tr>
      <w:tr w:rsidR="00B06C38" w14:paraId="086C251B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29565B9" w14:textId="77777777" w:rsidR="00B06C38" w:rsidRPr="00220D98" w:rsidRDefault="00B06C38" w:rsidP="009933FD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الوظيفة الأساسية لطبقة الإخراج (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Output Layer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) في الشبكة العصبية؟</w:t>
            </w:r>
          </w:p>
        </w:tc>
      </w:tr>
      <w:tr w:rsidR="00B06C38" w14:paraId="2AC0B3A0" w14:textId="77777777" w:rsidTr="00B06C3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37D82772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استقبال البيانات المُدخلة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A6E0173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معالجة البيانات وتحويلها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693A8C17" w14:textId="77777777" w:rsidR="00B06C38" w:rsidRPr="00A33EA3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إنتاج التنبؤ النهائي للنموذج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61D3D2E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تخزين أوزان الشبكة</w:t>
            </w:r>
          </w:p>
        </w:tc>
      </w:tr>
      <w:tr w:rsidR="00B06C38" w14:paraId="50D3CD5A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DB7D785" w14:textId="77777777" w:rsidR="00B06C38" w:rsidRPr="00220D98" w:rsidRDefault="00B06C38" w:rsidP="009933FD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في خوارزمية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K-Nearest Neighbors (KNN)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، ماذا يمثل الحرف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K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؟</w:t>
            </w:r>
          </w:p>
        </w:tc>
      </w:tr>
      <w:tr w:rsidR="00B06C38" w14:paraId="0D489344" w14:textId="77777777" w:rsidTr="00B06C3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879CCD6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عدد الطبقات في النموذج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3B41119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عدد الميزات في البيانات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4E00C060" w14:textId="77777777" w:rsidR="00B06C38" w:rsidRPr="00A33EA3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عدد أقرب الجيران المستخدمة في التصنيف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0DE109FB" w14:textId="77777777" w:rsidR="00B06C38" w:rsidRPr="00A33EA3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معدل التعلم للنموذج</w:t>
            </w:r>
          </w:p>
        </w:tc>
      </w:tr>
      <w:tr w:rsidR="00B06C38" w14:paraId="07999711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4464A35" w14:textId="77777777" w:rsidR="00B06C38" w:rsidRPr="00220D98" w:rsidRDefault="00B06C38" w:rsidP="009933FD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المشكلة التي تحدث عندما يتعلم النموذج التفاصيل والضوضاء في بيانات التدريب بشكل مفرط؟</w:t>
            </w:r>
          </w:p>
        </w:tc>
      </w:tr>
      <w:tr w:rsidR="00B06C38" w14:paraId="5A9DFDBA" w14:textId="77777777" w:rsidTr="00B06C3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2A45296A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Underfitting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3A5290DD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Overfitting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C8C4176" w14:textId="77777777" w:rsidR="00B06C38" w:rsidRPr="009C13B5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Bias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7BB7F0CE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Variance</w:t>
            </w:r>
          </w:p>
        </w:tc>
      </w:tr>
      <w:tr w:rsidR="00B06C38" w14:paraId="15F530FC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A1BC22D" w14:textId="77777777" w:rsidR="00B06C38" w:rsidRPr="00220D98" w:rsidRDefault="00B06C38" w:rsidP="009933FD">
            <w:pPr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الخوارزميات التالية تُصنف كخوارزمية تعلم غير موجه؟</w:t>
            </w:r>
          </w:p>
        </w:tc>
      </w:tr>
      <w:tr w:rsidR="00B06C38" w14:paraId="5D34F882" w14:textId="77777777" w:rsidTr="00B06C3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7A64F81A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الانحدار اللوجستي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E8F055E" w14:textId="77777777" w:rsidR="00B06C38" w:rsidRP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أشجار القرار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1FCDADCF" w14:textId="77777777" w:rsidR="00B06C38" w:rsidRP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lang w:bidi="ar-SY"/>
              </w:rPr>
              <w:t>K-means Clustering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30919CB1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الشبكات العصبية الالتفافية</w:t>
            </w:r>
          </w:p>
        </w:tc>
      </w:tr>
      <w:tr w:rsidR="00B06C38" w14:paraId="153D49CA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42E74A2" w14:textId="77777777" w:rsidR="00B06C38" w:rsidRPr="00220D98" w:rsidRDefault="00B06C38" w:rsidP="009933FD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الهدف من عملية تقسيم البيانات إلى مجموعة تدريب ومجموعة اختبار؟</w:t>
            </w:r>
          </w:p>
        </w:tc>
      </w:tr>
      <w:tr w:rsidR="00B06C38" w14:paraId="5044B865" w14:textId="77777777" w:rsidTr="00B06C3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6B44832D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زيادة حجم البيانات المتاحة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E694969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تقليل وقت التدريب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683228EB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تقييم قدرة النموذج على التعميم على بيانات جديدة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6758AF29" w14:textId="77777777" w:rsidR="00B06C38" w:rsidRDefault="00B06C38" w:rsidP="009933FD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B06C38">
              <w:rPr>
                <w:rFonts w:ascii="Sakkal Majalla" w:hAnsi="Sakkal Majalla"/>
                <w:sz w:val="34"/>
                <w:rtl/>
                <w:lang w:bidi="ar-SY"/>
              </w:rPr>
              <w:t>تحسين دقة التدريب فقط</w:t>
            </w:r>
          </w:p>
        </w:tc>
      </w:tr>
      <w:tr w:rsidR="00B06C38" w14:paraId="28743511" w14:textId="77777777" w:rsidTr="009933FD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762E83C" w14:textId="77777777" w:rsidR="00B06C38" w:rsidRPr="00220D98" w:rsidRDefault="00B06C38" w:rsidP="009933FD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B06C3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الخوارزمية المناسبة لبناء نموذج تصنيف يتعامل مع البيانات غير الخطية بكفاءة عالية؟</w:t>
            </w:r>
          </w:p>
        </w:tc>
      </w:tr>
      <w:tr w:rsidR="00B06C38" w14:paraId="64C28984" w14:textId="77777777" w:rsidTr="00B06C38">
        <w:trPr>
          <w:jc w:val="center"/>
        </w:trPr>
        <w:tc>
          <w:tcPr>
            <w:tcW w:w="1220" w:type="pct"/>
            <w:tcBorders>
              <w:right w:val="single" w:sz="4" w:space="0" w:color="168489"/>
            </w:tcBorders>
            <w:vAlign w:val="center"/>
          </w:tcPr>
          <w:p w14:paraId="0D249CFA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06C38">
              <w:rPr>
                <w:rFonts w:ascii="Sakkal Majalla" w:hAnsi="Sakkal Majalla"/>
                <w:sz w:val="34"/>
                <w:rtl/>
              </w:rPr>
              <w:t>الانحدار الخطي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0A6E774" w14:textId="77777777" w:rsidR="00B06C38" w:rsidRPr="003F7E5B" w:rsidRDefault="00B06C38" w:rsidP="009933FD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06C38">
              <w:rPr>
                <w:rFonts w:ascii="Sakkal Majalla" w:hAnsi="Sakkal Majalla"/>
                <w:sz w:val="34"/>
                <w:rtl/>
              </w:rPr>
              <w:t>الانحدار اللوجستي البسيط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2E0A35AB" w14:textId="77777777" w:rsidR="00B06C38" w:rsidRPr="00DC7EB7" w:rsidRDefault="00B06C38" w:rsidP="009933FD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06C38">
              <w:rPr>
                <w:rFonts w:ascii="Sakkal Majalla" w:hAnsi="Sakkal Majalla"/>
                <w:sz w:val="34"/>
                <w:rtl/>
              </w:rPr>
              <w:t>الغابات العشوائية</w:t>
            </w:r>
            <w:r>
              <w:rPr>
                <w:rFonts w:ascii="Sakkal Majalla" w:hAnsi="Sakkal Majalla"/>
                <w:sz w:val="34"/>
                <w:rtl/>
              </w:rPr>
              <w:br/>
            </w:r>
            <w:r w:rsidRPr="00B06C38">
              <w:rPr>
                <w:rFonts w:ascii="Sakkal Majalla" w:hAnsi="Sakkal Majalla"/>
                <w:sz w:val="34"/>
              </w:rPr>
              <w:t>Random Forest</w:t>
            </w:r>
          </w:p>
        </w:tc>
        <w:tc>
          <w:tcPr>
            <w:tcW w:w="1215" w:type="pct"/>
            <w:tcBorders>
              <w:left w:val="single" w:sz="4" w:space="0" w:color="168489"/>
            </w:tcBorders>
            <w:vAlign w:val="center"/>
          </w:tcPr>
          <w:p w14:paraId="58B9A382" w14:textId="77777777" w:rsidR="00B06C38" w:rsidRPr="00DC7EB7" w:rsidRDefault="00B06C38" w:rsidP="009933FD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B06C38">
              <w:rPr>
                <w:rFonts w:ascii="Sakkal Majalla" w:hAnsi="Sakkal Majalla"/>
                <w:sz w:val="34"/>
              </w:rPr>
              <w:t>K-means</w:t>
            </w:r>
          </w:p>
        </w:tc>
      </w:tr>
    </w:tbl>
    <w:p w14:paraId="550D0996" w14:textId="77777777" w:rsidR="00464AA2" w:rsidRDefault="00464AA2" w:rsidP="00362A38">
      <w:pPr>
        <w:spacing w:after="160" w:line="259" w:lineRule="auto"/>
        <w:jc w:val="left"/>
      </w:pPr>
    </w:p>
    <w:sectPr w:rsidR="00464AA2" w:rsidSect="005414E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3E95A" w14:textId="77777777" w:rsidR="00E76B28" w:rsidRDefault="00E76B28" w:rsidP="00F53D08">
      <w:pPr>
        <w:spacing w:line="240" w:lineRule="auto"/>
      </w:pPr>
      <w:r>
        <w:separator/>
      </w:r>
    </w:p>
  </w:endnote>
  <w:endnote w:type="continuationSeparator" w:id="0">
    <w:p w14:paraId="4C776D6E" w14:textId="77777777" w:rsidR="00E76B28" w:rsidRDefault="00E76B28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B55CF" w14:textId="77777777" w:rsidR="009C1A64" w:rsidRDefault="009C1A6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4C63B" w14:textId="03D82D6D" w:rsidR="00220D98" w:rsidRPr="00220D98" w:rsidRDefault="009C1A64" w:rsidP="00220D98">
    <w:pPr>
      <w:pStyle w:val="a4"/>
      <w:spacing w:line="360" w:lineRule="auto"/>
      <w:jc w:val="right"/>
      <w:rPr>
        <w:color w:val="168489"/>
        <w:sz w:val="40"/>
        <w:szCs w:val="4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E4E7E2C" wp14:editId="3273C945">
              <wp:simplePos x="0" y="0"/>
              <wp:positionH relativeFrom="column">
                <wp:posOffset>-565150</wp:posOffset>
              </wp:positionH>
              <wp:positionV relativeFrom="paragraph">
                <wp:posOffset>492126</wp:posOffset>
              </wp:positionV>
              <wp:extent cx="1375410" cy="254000"/>
              <wp:effectExtent l="0" t="0" r="0" b="0"/>
              <wp:wrapNone/>
              <wp:docPr id="1130989554" name="مستطيل 11309895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541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FF9FAD" w14:textId="77777777" w:rsidR="009C1A64" w:rsidRPr="007C020A" w:rsidRDefault="009C1A64" w:rsidP="009C1A64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E4E7E2C" id="مستطيل 1130989554" o:spid="_x0000_s1069" style="position:absolute;margin-left:-44.5pt;margin-top:38.75pt;width:108.3pt;height:2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" filled="f" stroked="f" strokeweight="1pt">
              <v:textbox>
                <w:txbxContent>
                  <w:p w14:paraId="10FF9FAD" w14:textId="77777777" w:rsidR="009C1A64" w:rsidRPr="007C020A" w:rsidRDefault="009C1A64" w:rsidP="009C1A64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sdt>
      <w:sdtPr>
        <w:rPr>
          <w:color w:val="168489"/>
          <w:sz w:val="40"/>
          <w:szCs w:val="44"/>
          <w:rtl/>
        </w:rPr>
        <w:id w:val="6818605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20D98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557C584F" wp14:editId="0FA9CE58">
                  <wp:simplePos x="0" y="0"/>
                  <wp:positionH relativeFrom="page">
                    <wp:align>left</wp:align>
                  </wp:positionH>
                  <wp:positionV relativeFrom="paragraph">
                    <wp:posOffset>-3419475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06133398" id="Group 39" o:spid="_x0000_s1026" style="position:absolute;margin-left:0;margin-top:-269.2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FvpReP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220D98" w:rsidRPr="00220D98">
          <w:rPr>
            <w:color w:val="168489"/>
            <w:sz w:val="40"/>
            <w:szCs w:val="44"/>
          </w:rPr>
          <w:fldChar w:fldCharType="begin"/>
        </w:r>
        <w:r w:rsidR="00220D98" w:rsidRPr="00220D98">
          <w:rPr>
            <w:color w:val="168489"/>
            <w:sz w:val="40"/>
            <w:szCs w:val="44"/>
          </w:rPr>
          <w:instrText xml:space="preserve"> PAGE   \* MERGEFORMAT </w:instrText>
        </w:r>
        <w:r w:rsidR="00220D98" w:rsidRPr="00220D98">
          <w:rPr>
            <w:color w:val="168489"/>
            <w:sz w:val="40"/>
            <w:szCs w:val="44"/>
          </w:rPr>
          <w:fldChar w:fldCharType="separate"/>
        </w:r>
        <w:r w:rsidR="00220D98" w:rsidRPr="00220D98">
          <w:rPr>
            <w:noProof/>
            <w:color w:val="168489"/>
            <w:sz w:val="40"/>
            <w:szCs w:val="44"/>
          </w:rPr>
          <w:t>2</w:t>
        </w:r>
        <w:r w:rsidR="00220D98" w:rsidRPr="00220D98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20C5B6A7" w14:textId="1753599C" w:rsidR="00A46D9A" w:rsidRDefault="009C1A64">
    <w:pPr>
      <w:pStyle w:val="a4"/>
    </w:pPr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94C0459" wp14:editId="1EFD2F77">
              <wp:simplePos x="0" y="0"/>
              <wp:positionH relativeFrom="column">
                <wp:posOffset>1607185</wp:posOffset>
              </wp:positionH>
              <wp:positionV relativeFrom="paragraph">
                <wp:posOffset>59690</wp:posOffset>
              </wp:positionV>
              <wp:extent cx="1628775" cy="304800"/>
              <wp:effectExtent l="0" t="0" r="0" b="0"/>
              <wp:wrapNone/>
              <wp:docPr id="280786396" name="مربع نص 2807863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287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11748C" w14:textId="77777777" w:rsidR="009C1A64" w:rsidRPr="00B928B1" w:rsidRDefault="009C1A64" w:rsidP="009C1A6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lang w:bidi="ar-JO"/>
                            </w:rPr>
                          </w:pPr>
                          <w:r w:rsidRPr="00B928B1"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4C0459" id="_x0000_t202" coordsize="21600,21600" o:spt="202" path="m,l,21600r21600,l21600,xe">
              <v:stroke joinstyle="miter"/>
              <v:path gradientshapeok="t" o:connecttype="rect"/>
            </v:shapetype>
            <v:shape id="مربع نص 280786396" o:spid="_x0000_s1070" type="#_x0000_t202" style="position:absolute;left:0;text-align:left;margin-left:126.55pt;margin-top:4.7pt;width:128.2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" filled="f" stroked="f" strokeweight=".5pt">
              <v:textbox>
                <w:txbxContent>
                  <w:p w14:paraId="5111748C" w14:textId="77777777" w:rsidR="009C1A64" w:rsidRPr="00B928B1" w:rsidRDefault="009C1A64" w:rsidP="009C1A64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lang w:bidi="ar-JO"/>
                      </w:rPr>
                    </w:pPr>
                    <w:r w:rsidRPr="00B928B1"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A63A24C" wp14:editId="39A2FBF1">
              <wp:simplePos x="0" y="0"/>
              <wp:positionH relativeFrom="column">
                <wp:posOffset>3823970</wp:posOffset>
              </wp:positionH>
              <wp:positionV relativeFrom="paragraph">
                <wp:posOffset>152400</wp:posOffset>
              </wp:positionV>
              <wp:extent cx="2374265" cy="1402715"/>
              <wp:effectExtent l="0" t="0" r="0" b="0"/>
              <wp:wrapNone/>
              <wp:docPr id="36784653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A503ADC" w14:textId="77777777" w:rsidR="009C1A64" w:rsidRPr="00DC31A5" w:rsidRDefault="009C1A64" w:rsidP="009C1A6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14:paraId="02EEEF01" w14:textId="77777777" w:rsidR="009C1A64" w:rsidRPr="00DC31A5" w:rsidRDefault="009C1A64" w:rsidP="009C1A6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2353AE1D" w14:textId="77777777" w:rsidR="009C1A64" w:rsidRPr="00DC31A5" w:rsidRDefault="009C1A64" w:rsidP="009C1A6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5C4B6394" w14:textId="77777777" w:rsidR="009C1A64" w:rsidRPr="00DC31A5" w:rsidRDefault="009C1A64" w:rsidP="009C1A6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Mobile &amp; whatssup:</w:t>
                          </w:r>
                        </w:p>
                        <w:p w14:paraId="53381BD3" w14:textId="77777777" w:rsidR="009C1A64" w:rsidRDefault="009C1A64" w:rsidP="009C1A6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14:paraId="2A905F8C" w14:textId="77777777" w:rsidR="009C1A64" w:rsidRPr="00DC31A5" w:rsidRDefault="009C1A64" w:rsidP="009C1A6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63A24C" id="مستطيل 38" o:spid="_x0000_s1071" style="position:absolute;left:0;text-align:left;margin-left:301.1pt;margin-top:12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" filled="f" stroked="f" strokeweight="1pt">
              <v:textbox>
                <w:txbxContent>
                  <w:p w14:paraId="4A503ADC" w14:textId="77777777" w:rsidR="009C1A64" w:rsidRPr="00DC31A5" w:rsidRDefault="009C1A64" w:rsidP="009C1A64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14:paraId="02EEEF01" w14:textId="77777777" w:rsidR="009C1A64" w:rsidRPr="00DC31A5" w:rsidRDefault="009C1A64" w:rsidP="009C1A64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2353AE1D" w14:textId="77777777" w:rsidR="009C1A64" w:rsidRPr="00DC31A5" w:rsidRDefault="009C1A64" w:rsidP="009C1A64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5C4B6394" w14:textId="77777777" w:rsidR="009C1A64" w:rsidRPr="00DC31A5" w:rsidRDefault="009C1A64" w:rsidP="009C1A64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Mobile &amp; whatssup:</w:t>
                    </w:r>
                  </w:p>
                  <w:p w14:paraId="53381BD3" w14:textId="77777777" w:rsidR="009C1A64" w:rsidRDefault="009C1A64" w:rsidP="009C1A64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14:paraId="2A905F8C" w14:textId="77777777" w:rsidR="009C1A64" w:rsidRPr="00DC31A5" w:rsidRDefault="009C1A64" w:rsidP="009C1A64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C8953" w14:textId="77777777" w:rsidR="009C1A64" w:rsidRDefault="009C1A6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D4973" w14:textId="77777777" w:rsidR="00E76B28" w:rsidRDefault="00E76B28" w:rsidP="00F53D08">
      <w:pPr>
        <w:spacing w:line="240" w:lineRule="auto"/>
      </w:pPr>
      <w:r>
        <w:separator/>
      </w:r>
    </w:p>
  </w:footnote>
  <w:footnote w:type="continuationSeparator" w:id="0">
    <w:p w14:paraId="5535CA29" w14:textId="77777777" w:rsidR="00E76B28" w:rsidRDefault="00E76B28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61474" w14:textId="77777777" w:rsidR="009C1A64" w:rsidRDefault="009C1A6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8603B" w14:textId="77777777" w:rsidR="00A46D9A" w:rsidRPr="00902465" w:rsidRDefault="00220D98" w:rsidP="00A46D9A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6072311F" wp14:editId="5F5C2785">
          <wp:simplePos x="0" y="0"/>
          <wp:positionH relativeFrom="leftMargin">
            <wp:posOffset>301625</wp:posOffset>
          </wp:positionH>
          <wp:positionV relativeFrom="paragraph">
            <wp:posOffset>-391160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01E32FD" wp14:editId="4196E92E">
              <wp:simplePos x="0" y="0"/>
              <wp:positionH relativeFrom="page">
                <wp:posOffset>-257175</wp:posOffset>
              </wp:positionH>
              <wp:positionV relativeFrom="paragraph">
                <wp:posOffset>-457200</wp:posOffset>
              </wp:positionV>
              <wp:extent cx="8044815" cy="714375"/>
              <wp:effectExtent l="0" t="0" r="32385" b="28575"/>
              <wp:wrapNone/>
              <wp:docPr id="1143140622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355097135" name="شكل حر 769906"/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FBD937" w14:textId="422869BC" w:rsidR="00220D98" w:rsidRDefault="003339D7" w:rsidP="00220D98">
                            <w:pPr>
                              <w:spacing w:after="240"/>
                              <w:jc w:val="center"/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3339D7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تحليل البيانات باستخدام الذكاء الاصطناعي المستوى الأساسي</w:t>
                            </w:r>
                            <w:r w:rsidR="00220D98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– </w:t>
                            </w:r>
                            <w:r w:rsidR="003F7E5B"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الاختبار القبلي والبعدي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866237" name="شكل حر 769907"/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01E32FD" id="Group 38" o:spid="_x0000_s1066" style="position:absolute;left:0;text-align:left;margin-left:-20.25pt;margin-top:-36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">
              <v:shape id="شكل حر 769906" o:spid="_x0000_s1067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19FBD937" w14:textId="422869BC" w:rsidR="00220D98" w:rsidRDefault="003339D7" w:rsidP="00220D98">
                      <w:pPr>
                        <w:spacing w:after="240"/>
                        <w:jc w:val="center"/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3339D7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تحليل البيانات باستخدام الذكاء الاصطناعي المستوى الأساسي</w:t>
                      </w:r>
                      <w:r w:rsidR="00220D98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– </w:t>
                      </w:r>
                      <w:r w:rsidR="003F7E5B"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الاختبار القبلي والبعدي</w:t>
                      </w:r>
                    </w:p>
                  </w:txbxContent>
                </v:textbox>
              </v:shape>
              <v:shape id="شكل حر 769907" o:spid="_x0000_s1068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  <w:p w14:paraId="0470813E" w14:textId="77777777" w:rsidR="00A46D9A" w:rsidRDefault="00A46D9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6674A" w14:textId="77777777" w:rsidR="009C1A64" w:rsidRDefault="009C1A6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6" type="#_x0000_t75" style="width:399.7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8D70C5"/>
    <w:multiLevelType w:val="hybridMultilevel"/>
    <w:tmpl w:val="2CDEBC7C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1287203">
    <w:abstractNumId w:val="34"/>
  </w:num>
  <w:num w:numId="2" w16cid:durableId="1479107487">
    <w:abstractNumId w:val="18"/>
  </w:num>
  <w:num w:numId="3" w16cid:durableId="827794499">
    <w:abstractNumId w:val="19"/>
  </w:num>
  <w:num w:numId="4" w16cid:durableId="1692293548">
    <w:abstractNumId w:val="30"/>
  </w:num>
  <w:num w:numId="5" w16cid:durableId="845098129">
    <w:abstractNumId w:val="4"/>
  </w:num>
  <w:num w:numId="6" w16cid:durableId="1232614437">
    <w:abstractNumId w:val="1"/>
  </w:num>
  <w:num w:numId="7" w16cid:durableId="1287466028">
    <w:abstractNumId w:val="13"/>
  </w:num>
  <w:num w:numId="8" w16cid:durableId="448626422">
    <w:abstractNumId w:val="29"/>
  </w:num>
  <w:num w:numId="9" w16cid:durableId="1559707074">
    <w:abstractNumId w:val="24"/>
  </w:num>
  <w:num w:numId="10" w16cid:durableId="698433864">
    <w:abstractNumId w:val="33"/>
  </w:num>
  <w:num w:numId="11" w16cid:durableId="275256862">
    <w:abstractNumId w:val="21"/>
  </w:num>
  <w:num w:numId="12" w16cid:durableId="1879583627">
    <w:abstractNumId w:val="37"/>
  </w:num>
  <w:num w:numId="13" w16cid:durableId="1520966007">
    <w:abstractNumId w:val="10"/>
  </w:num>
  <w:num w:numId="14" w16cid:durableId="1181356344">
    <w:abstractNumId w:val="12"/>
  </w:num>
  <w:num w:numId="15" w16cid:durableId="1659841389">
    <w:abstractNumId w:val="8"/>
  </w:num>
  <w:num w:numId="16" w16cid:durableId="1966348355">
    <w:abstractNumId w:val="28"/>
  </w:num>
  <w:num w:numId="17" w16cid:durableId="1443107321">
    <w:abstractNumId w:val="31"/>
  </w:num>
  <w:num w:numId="18" w16cid:durableId="1875382267">
    <w:abstractNumId w:val="0"/>
  </w:num>
  <w:num w:numId="19" w16cid:durableId="451484734">
    <w:abstractNumId w:val="23"/>
  </w:num>
  <w:num w:numId="20" w16cid:durableId="598100889">
    <w:abstractNumId w:val="35"/>
  </w:num>
  <w:num w:numId="21" w16cid:durableId="900793256">
    <w:abstractNumId w:val="16"/>
  </w:num>
  <w:num w:numId="22" w16cid:durableId="1621573288">
    <w:abstractNumId w:val="9"/>
  </w:num>
  <w:num w:numId="23" w16cid:durableId="1344239936">
    <w:abstractNumId w:val="25"/>
  </w:num>
  <w:num w:numId="24" w16cid:durableId="645008402">
    <w:abstractNumId w:val="20"/>
  </w:num>
  <w:num w:numId="25" w16cid:durableId="928611833">
    <w:abstractNumId w:val="11"/>
  </w:num>
  <w:num w:numId="26" w16cid:durableId="507715025">
    <w:abstractNumId w:val="32"/>
  </w:num>
  <w:num w:numId="27" w16cid:durableId="1601722058">
    <w:abstractNumId w:val="5"/>
  </w:num>
  <w:num w:numId="28" w16cid:durableId="614601104">
    <w:abstractNumId w:val="27"/>
  </w:num>
  <w:num w:numId="29" w16cid:durableId="1037782150">
    <w:abstractNumId w:val="36"/>
  </w:num>
  <w:num w:numId="30" w16cid:durableId="1190492590">
    <w:abstractNumId w:val="15"/>
  </w:num>
  <w:num w:numId="31" w16cid:durableId="1637375390">
    <w:abstractNumId w:val="7"/>
  </w:num>
  <w:num w:numId="32" w16cid:durableId="473569220">
    <w:abstractNumId w:val="3"/>
  </w:num>
  <w:num w:numId="33" w16cid:durableId="966938000">
    <w:abstractNumId w:val="22"/>
  </w:num>
  <w:num w:numId="34" w16cid:durableId="1395471420">
    <w:abstractNumId w:val="6"/>
  </w:num>
  <w:num w:numId="35" w16cid:durableId="21027515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7624968">
    <w:abstractNumId w:val="26"/>
  </w:num>
  <w:num w:numId="37" w16cid:durableId="1104492363">
    <w:abstractNumId w:val="17"/>
  </w:num>
  <w:num w:numId="38" w16cid:durableId="1668556225">
    <w:abstractNumId w:val="2"/>
  </w:num>
  <w:num w:numId="39" w16cid:durableId="25838002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9D7"/>
    <w:rsid w:val="00015BA6"/>
    <w:rsid w:val="000175C5"/>
    <w:rsid w:val="00017C30"/>
    <w:rsid w:val="0002061A"/>
    <w:rsid w:val="00026EBD"/>
    <w:rsid w:val="00031285"/>
    <w:rsid w:val="00040B1C"/>
    <w:rsid w:val="00045076"/>
    <w:rsid w:val="00052041"/>
    <w:rsid w:val="00057FFB"/>
    <w:rsid w:val="0006418D"/>
    <w:rsid w:val="0006553F"/>
    <w:rsid w:val="000724CA"/>
    <w:rsid w:val="00075B3B"/>
    <w:rsid w:val="0008795F"/>
    <w:rsid w:val="00090487"/>
    <w:rsid w:val="000A3077"/>
    <w:rsid w:val="000A6F24"/>
    <w:rsid w:val="000B4041"/>
    <w:rsid w:val="000C4B58"/>
    <w:rsid w:val="000D5173"/>
    <w:rsid w:val="000E7395"/>
    <w:rsid w:val="000F65A1"/>
    <w:rsid w:val="0010760E"/>
    <w:rsid w:val="001101A0"/>
    <w:rsid w:val="00116F94"/>
    <w:rsid w:val="00117F51"/>
    <w:rsid w:val="00146067"/>
    <w:rsid w:val="00150A53"/>
    <w:rsid w:val="00172B15"/>
    <w:rsid w:val="001741C5"/>
    <w:rsid w:val="00176724"/>
    <w:rsid w:val="00194181"/>
    <w:rsid w:val="001944F7"/>
    <w:rsid w:val="00195C1F"/>
    <w:rsid w:val="0019617B"/>
    <w:rsid w:val="001A1288"/>
    <w:rsid w:val="001D1A3B"/>
    <w:rsid w:val="001D350A"/>
    <w:rsid w:val="001D3A17"/>
    <w:rsid w:val="001E27C2"/>
    <w:rsid w:val="001F0B9B"/>
    <w:rsid w:val="001F1744"/>
    <w:rsid w:val="002021EF"/>
    <w:rsid w:val="002027DF"/>
    <w:rsid w:val="00206D6C"/>
    <w:rsid w:val="0021166C"/>
    <w:rsid w:val="0021196B"/>
    <w:rsid w:val="00214565"/>
    <w:rsid w:val="0022035D"/>
    <w:rsid w:val="00220D98"/>
    <w:rsid w:val="00232935"/>
    <w:rsid w:val="00235BF7"/>
    <w:rsid w:val="00283647"/>
    <w:rsid w:val="0028392F"/>
    <w:rsid w:val="0028523A"/>
    <w:rsid w:val="002A04B9"/>
    <w:rsid w:val="002A1158"/>
    <w:rsid w:val="002B1808"/>
    <w:rsid w:val="002D301E"/>
    <w:rsid w:val="002E16FC"/>
    <w:rsid w:val="002F2DF6"/>
    <w:rsid w:val="002F58A5"/>
    <w:rsid w:val="003000E6"/>
    <w:rsid w:val="00302699"/>
    <w:rsid w:val="00305CD1"/>
    <w:rsid w:val="0032182E"/>
    <w:rsid w:val="003339D7"/>
    <w:rsid w:val="00351640"/>
    <w:rsid w:val="0035305C"/>
    <w:rsid w:val="00355D0F"/>
    <w:rsid w:val="00362A38"/>
    <w:rsid w:val="00363F3E"/>
    <w:rsid w:val="0036611D"/>
    <w:rsid w:val="00366828"/>
    <w:rsid w:val="00383BA6"/>
    <w:rsid w:val="0039555C"/>
    <w:rsid w:val="003B53C5"/>
    <w:rsid w:val="003B59F9"/>
    <w:rsid w:val="003C2153"/>
    <w:rsid w:val="003C3033"/>
    <w:rsid w:val="003D350F"/>
    <w:rsid w:val="003D5E55"/>
    <w:rsid w:val="003D7BDE"/>
    <w:rsid w:val="003E4F85"/>
    <w:rsid w:val="003F3631"/>
    <w:rsid w:val="003F7E5B"/>
    <w:rsid w:val="00402CAC"/>
    <w:rsid w:val="00403A11"/>
    <w:rsid w:val="00404549"/>
    <w:rsid w:val="00406F1C"/>
    <w:rsid w:val="00417B0E"/>
    <w:rsid w:val="00427779"/>
    <w:rsid w:val="00434D3A"/>
    <w:rsid w:val="00440E77"/>
    <w:rsid w:val="00444935"/>
    <w:rsid w:val="004551E6"/>
    <w:rsid w:val="00460F9E"/>
    <w:rsid w:val="00464AA2"/>
    <w:rsid w:val="00485850"/>
    <w:rsid w:val="00491419"/>
    <w:rsid w:val="0049367F"/>
    <w:rsid w:val="00496840"/>
    <w:rsid w:val="004A3A25"/>
    <w:rsid w:val="004B7ADF"/>
    <w:rsid w:val="004B7BBD"/>
    <w:rsid w:val="004C02BF"/>
    <w:rsid w:val="004C6B4F"/>
    <w:rsid w:val="004D42E5"/>
    <w:rsid w:val="005061FF"/>
    <w:rsid w:val="00507580"/>
    <w:rsid w:val="005160BF"/>
    <w:rsid w:val="00516B98"/>
    <w:rsid w:val="0052240B"/>
    <w:rsid w:val="00531CBB"/>
    <w:rsid w:val="00531E69"/>
    <w:rsid w:val="005414EB"/>
    <w:rsid w:val="005447C6"/>
    <w:rsid w:val="00544A93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394D"/>
    <w:rsid w:val="005B6BA6"/>
    <w:rsid w:val="005E2612"/>
    <w:rsid w:val="0060565F"/>
    <w:rsid w:val="006059B5"/>
    <w:rsid w:val="006062A0"/>
    <w:rsid w:val="00606A81"/>
    <w:rsid w:val="00610759"/>
    <w:rsid w:val="00611525"/>
    <w:rsid w:val="00617E53"/>
    <w:rsid w:val="00620AB0"/>
    <w:rsid w:val="006234E7"/>
    <w:rsid w:val="00635307"/>
    <w:rsid w:val="00636A52"/>
    <w:rsid w:val="00643F60"/>
    <w:rsid w:val="00645631"/>
    <w:rsid w:val="00684BA6"/>
    <w:rsid w:val="00685B67"/>
    <w:rsid w:val="00696A19"/>
    <w:rsid w:val="006A6D23"/>
    <w:rsid w:val="006A7D92"/>
    <w:rsid w:val="006B6382"/>
    <w:rsid w:val="006C3ECB"/>
    <w:rsid w:val="006D1498"/>
    <w:rsid w:val="006D7978"/>
    <w:rsid w:val="006E04F3"/>
    <w:rsid w:val="006F0BBB"/>
    <w:rsid w:val="006F4600"/>
    <w:rsid w:val="00706E67"/>
    <w:rsid w:val="00713AE9"/>
    <w:rsid w:val="00774F12"/>
    <w:rsid w:val="00776426"/>
    <w:rsid w:val="0078486F"/>
    <w:rsid w:val="00786344"/>
    <w:rsid w:val="007900DD"/>
    <w:rsid w:val="007B4DF8"/>
    <w:rsid w:val="007B5069"/>
    <w:rsid w:val="007C1E73"/>
    <w:rsid w:val="007D23BC"/>
    <w:rsid w:val="007D45C4"/>
    <w:rsid w:val="007D5AB3"/>
    <w:rsid w:val="007E321C"/>
    <w:rsid w:val="007F2463"/>
    <w:rsid w:val="007F4B8E"/>
    <w:rsid w:val="0080070C"/>
    <w:rsid w:val="00802366"/>
    <w:rsid w:val="00804E71"/>
    <w:rsid w:val="00806022"/>
    <w:rsid w:val="00834853"/>
    <w:rsid w:val="008452D0"/>
    <w:rsid w:val="008500D7"/>
    <w:rsid w:val="00853D96"/>
    <w:rsid w:val="00857CC6"/>
    <w:rsid w:val="0086361A"/>
    <w:rsid w:val="00880428"/>
    <w:rsid w:val="00881264"/>
    <w:rsid w:val="008855B3"/>
    <w:rsid w:val="00885E2E"/>
    <w:rsid w:val="008928E3"/>
    <w:rsid w:val="008A4219"/>
    <w:rsid w:val="008A5D14"/>
    <w:rsid w:val="008D06BD"/>
    <w:rsid w:val="008D6825"/>
    <w:rsid w:val="008E2B70"/>
    <w:rsid w:val="008E3919"/>
    <w:rsid w:val="008E5CB0"/>
    <w:rsid w:val="008F266E"/>
    <w:rsid w:val="008F4053"/>
    <w:rsid w:val="008F5AE0"/>
    <w:rsid w:val="008F5B27"/>
    <w:rsid w:val="00900F65"/>
    <w:rsid w:val="00902465"/>
    <w:rsid w:val="009065E7"/>
    <w:rsid w:val="00917FC7"/>
    <w:rsid w:val="00935A95"/>
    <w:rsid w:val="009360AC"/>
    <w:rsid w:val="009559B8"/>
    <w:rsid w:val="00956C42"/>
    <w:rsid w:val="00957AB4"/>
    <w:rsid w:val="00984B17"/>
    <w:rsid w:val="00985605"/>
    <w:rsid w:val="009A0B1B"/>
    <w:rsid w:val="009A18FD"/>
    <w:rsid w:val="009A4CC9"/>
    <w:rsid w:val="009A62A9"/>
    <w:rsid w:val="009A6AC5"/>
    <w:rsid w:val="009B4AF8"/>
    <w:rsid w:val="009C1A64"/>
    <w:rsid w:val="009F6370"/>
    <w:rsid w:val="00A01020"/>
    <w:rsid w:val="00A03683"/>
    <w:rsid w:val="00A050E3"/>
    <w:rsid w:val="00A248D0"/>
    <w:rsid w:val="00A249AA"/>
    <w:rsid w:val="00A25638"/>
    <w:rsid w:val="00A3528A"/>
    <w:rsid w:val="00A45F32"/>
    <w:rsid w:val="00A46D9A"/>
    <w:rsid w:val="00A651BF"/>
    <w:rsid w:val="00A657A0"/>
    <w:rsid w:val="00A65EB8"/>
    <w:rsid w:val="00A80DC9"/>
    <w:rsid w:val="00A845EB"/>
    <w:rsid w:val="00A864D0"/>
    <w:rsid w:val="00A9124F"/>
    <w:rsid w:val="00A94163"/>
    <w:rsid w:val="00A96E09"/>
    <w:rsid w:val="00AB65E0"/>
    <w:rsid w:val="00AB6ABD"/>
    <w:rsid w:val="00AE31B2"/>
    <w:rsid w:val="00AE3BF6"/>
    <w:rsid w:val="00AF035F"/>
    <w:rsid w:val="00B02FD8"/>
    <w:rsid w:val="00B04A3D"/>
    <w:rsid w:val="00B06C38"/>
    <w:rsid w:val="00B10033"/>
    <w:rsid w:val="00B216F0"/>
    <w:rsid w:val="00B21A45"/>
    <w:rsid w:val="00B246E6"/>
    <w:rsid w:val="00B24929"/>
    <w:rsid w:val="00B27A7E"/>
    <w:rsid w:val="00B30CCA"/>
    <w:rsid w:val="00B36E13"/>
    <w:rsid w:val="00B37BEB"/>
    <w:rsid w:val="00B40BDB"/>
    <w:rsid w:val="00B42324"/>
    <w:rsid w:val="00B57307"/>
    <w:rsid w:val="00B72FA3"/>
    <w:rsid w:val="00B73C5A"/>
    <w:rsid w:val="00B73F4D"/>
    <w:rsid w:val="00B85C78"/>
    <w:rsid w:val="00B90533"/>
    <w:rsid w:val="00B9126E"/>
    <w:rsid w:val="00B9763C"/>
    <w:rsid w:val="00BA29EF"/>
    <w:rsid w:val="00BA71A8"/>
    <w:rsid w:val="00BB2B31"/>
    <w:rsid w:val="00BC4B17"/>
    <w:rsid w:val="00BD2126"/>
    <w:rsid w:val="00BD3F10"/>
    <w:rsid w:val="00BD5316"/>
    <w:rsid w:val="00BD5D13"/>
    <w:rsid w:val="00BE3CCA"/>
    <w:rsid w:val="00BF1703"/>
    <w:rsid w:val="00C02D67"/>
    <w:rsid w:val="00C13BE5"/>
    <w:rsid w:val="00C1705E"/>
    <w:rsid w:val="00C44EC7"/>
    <w:rsid w:val="00C47376"/>
    <w:rsid w:val="00C57122"/>
    <w:rsid w:val="00C7408A"/>
    <w:rsid w:val="00C75D46"/>
    <w:rsid w:val="00C769E5"/>
    <w:rsid w:val="00C933EC"/>
    <w:rsid w:val="00CB3248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52DE"/>
    <w:rsid w:val="00D20ED6"/>
    <w:rsid w:val="00D21645"/>
    <w:rsid w:val="00D26A0B"/>
    <w:rsid w:val="00D313B8"/>
    <w:rsid w:val="00D32D17"/>
    <w:rsid w:val="00D4064F"/>
    <w:rsid w:val="00D5796E"/>
    <w:rsid w:val="00D6468C"/>
    <w:rsid w:val="00D93C30"/>
    <w:rsid w:val="00DA0D9D"/>
    <w:rsid w:val="00DA6749"/>
    <w:rsid w:val="00DB7EB2"/>
    <w:rsid w:val="00DC5D13"/>
    <w:rsid w:val="00DC7EB7"/>
    <w:rsid w:val="00DD042E"/>
    <w:rsid w:val="00DE265B"/>
    <w:rsid w:val="00E01E27"/>
    <w:rsid w:val="00E17203"/>
    <w:rsid w:val="00E24512"/>
    <w:rsid w:val="00E26F82"/>
    <w:rsid w:val="00E27144"/>
    <w:rsid w:val="00E3019A"/>
    <w:rsid w:val="00E335AD"/>
    <w:rsid w:val="00E34879"/>
    <w:rsid w:val="00E437DB"/>
    <w:rsid w:val="00E465B8"/>
    <w:rsid w:val="00E51047"/>
    <w:rsid w:val="00E57C98"/>
    <w:rsid w:val="00E57E25"/>
    <w:rsid w:val="00E62AAD"/>
    <w:rsid w:val="00E7361B"/>
    <w:rsid w:val="00E76B28"/>
    <w:rsid w:val="00E90509"/>
    <w:rsid w:val="00EA45AB"/>
    <w:rsid w:val="00EC0F6F"/>
    <w:rsid w:val="00EE0A2B"/>
    <w:rsid w:val="00EE4993"/>
    <w:rsid w:val="00EE5B34"/>
    <w:rsid w:val="00EF2182"/>
    <w:rsid w:val="00EF63CC"/>
    <w:rsid w:val="00F03305"/>
    <w:rsid w:val="00F058F5"/>
    <w:rsid w:val="00F10968"/>
    <w:rsid w:val="00F2280D"/>
    <w:rsid w:val="00F25898"/>
    <w:rsid w:val="00F3464D"/>
    <w:rsid w:val="00F472D2"/>
    <w:rsid w:val="00F53D08"/>
    <w:rsid w:val="00F657CC"/>
    <w:rsid w:val="00F66A05"/>
    <w:rsid w:val="00F67767"/>
    <w:rsid w:val="00F82E4B"/>
    <w:rsid w:val="00F85334"/>
    <w:rsid w:val="00F91AE2"/>
    <w:rsid w:val="00F91B1A"/>
    <w:rsid w:val="00FB1983"/>
    <w:rsid w:val="00FC76AF"/>
    <w:rsid w:val="00FD1CE8"/>
    <w:rsid w:val="00FD32E7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901CC4"/>
  <w15:chartTrackingRefBased/>
  <w15:docId w15:val="{D4AA5CBB-8730-4E7E-81F4-4157BED7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1">
    <w:name w:val="heading 1"/>
    <w:aliases w:val="عنوان رئيسي"/>
    <w:basedOn w:val="a"/>
    <w:next w:val="a"/>
    <w:link w:val="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0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0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a7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1Char">
    <w:name w:val="العنوان 1 Char"/>
    <w:aliases w:val="عنوان رئيسي Char"/>
    <w:basedOn w:val="a0"/>
    <w:link w:val="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2Char">
    <w:name w:val="عنوان 2 Char"/>
    <w:basedOn w:val="a0"/>
    <w:link w:val="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3Char">
    <w:name w:val="عنوان 3 Char"/>
    <w:basedOn w:val="a0"/>
    <w:link w:val="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D5796E"/>
    <w:pPr>
      <w:spacing w:after="100"/>
      <w:ind w:left="280"/>
    </w:pPr>
  </w:style>
  <w:style w:type="table" w:styleId="1-6">
    <w:name w:val="List Table 1 Light Accent 6"/>
    <w:basedOn w:val="a1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a1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Unresolved Mention"/>
    <w:basedOn w:val="a0"/>
    <w:uiPriority w:val="99"/>
    <w:semiHidden/>
    <w:unhideWhenUsed/>
    <w:rsid w:val="00362A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yperlink" Target="http://www.dawliatraining.co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dawliatraining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dawliatraining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dawliatraining.com" TargetMode="External"/><Relationship Id="rId14" Type="http://schemas.openxmlformats.org/officeDocument/2006/relationships/hyperlink" Target="http://www.dawliatraining.com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5;&#1582;&#1578;&#1576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</Template>
  <TotalTime>12</TotalTime>
  <Pages>13</Pages>
  <Words>1175</Words>
  <Characters>6701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5</cp:revision>
  <cp:lastPrinted>2022-03-26T18:07:00Z</cp:lastPrinted>
  <dcterms:created xsi:type="dcterms:W3CDTF">2025-11-14T07:11:00Z</dcterms:created>
  <dcterms:modified xsi:type="dcterms:W3CDTF">2026-03-08T07:48:00Z</dcterms:modified>
</cp:coreProperties>
</file>